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2ff8cb" w14:paraId="62ff8cb" w:rsidRDefault="00AD3EA9" w:rsidP="005B5D60" w:rsidR="00AD3EA9" w:rsidRPr="00D63A5A">
      <w:pPr>
        <w:jc w:val="right"/>
        <w15:collapsed w:val="false"/>
      </w:pPr>
      <w:bookmarkStart w:name="_GoBack" w:id="0"/>
      <w:bookmarkEnd w:id="0"/>
      <w:r>
        <w:tab/>
      </w:r>
      <w:r>
        <w:tab/>
      </w:r>
      <w:r>
        <w:tab/>
      </w:r>
      <w:r>
        <w:tab/>
      </w:r>
      <w:r>
        <w:tab/>
      </w:r>
      <w:r>
        <w:tab/>
      </w:r>
      <w:r>
        <w:tab/>
      </w:r>
      <w:r>
        <w:tab/>
      </w:r>
      <w:r>
        <w:tab/>
      </w:r>
      <w:r>
        <w:tab/>
      </w:r>
      <w:r w:rsidRPr="00D63A5A">
        <w:t>Posl.br.</w:t>
      </w:r>
      <w:r w:rsidR="00CC2F20">
        <w:t xml:space="preserve"> </w:t>
      </w:r>
      <w:r w:rsidR="00BF12F3">
        <w:t xml:space="preserve">34 </w:t>
      </w:r>
      <w:r w:rsidRPr="00D63A5A">
        <w:t>P.</w:t>
      </w:r>
      <w:r w:rsidR="00315918">
        <w:t>840/17</w:t>
      </w:r>
      <w:r w:rsidRPr="00D63A5A">
        <w:t xml:space="preserve">        </w:t>
      </w:r>
    </w:p>
    <w:p w:rsidRDefault="00AD3EA9" w:rsidR="00AD3EA9"/>
    <w:p w:rsidRDefault="001D469B" w:rsidR="001D469B"/>
    <w:p w:rsidRDefault="00AD3EA9" w:rsidR="00AD3EA9"/>
    <w:p w:rsidRDefault="00A578A5" w:rsidP="00A578A5" w:rsidR="00A578A5" w:rsidRPr="00845C75">
      <w:pPr>
        <w:tabs>
          <w:tab w:pos="1560" w:val="left"/>
          <w:tab w:pos="4536" w:val="center"/>
        </w:tabs>
        <w:jc w:val="both"/>
        <w:rPr>
          <w:bCs/>
          <w:sz w:val="20"/>
          <w:szCs w:val="20"/>
        </w:rPr>
      </w:pPr>
      <w:r>
        <w:rPr>
          <w:bCs/>
        </w:rPr>
        <w:t xml:space="preserve">     </w:t>
      </w:r>
      <w:r w:rsidRPr="00845C75">
        <w:rPr>
          <w:bCs/>
          <w:sz w:val="20"/>
          <w:szCs w:val="20"/>
        </w:rPr>
        <w:t>REPUBLIKA HRVATSKA</w:t>
      </w:r>
    </w:p>
    <w:p w:rsidRDefault="00A578A5" w:rsidP="00A578A5" w:rsidR="00A578A5" w:rsidRPr="00845C75">
      <w:pPr>
        <w:tabs>
          <w:tab w:pos="1560" w:val="left"/>
          <w:tab w:pos="4536" w:val="center"/>
        </w:tabs>
        <w:jc w:val="both"/>
        <w:rPr>
          <w:bCs/>
          <w:sz w:val="20"/>
          <w:szCs w:val="20"/>
        </w:rPr>
      </w:pPr>
      <w:r w:rsidRPr="00845C75">
        <w:rPr>
          <w:bCs/>
          <w:sz w:val="20"/>
          <w:szCs w:val="20"/>
        </w:rPr>
        <w:t>OPĆINSKI SUD U DUBROVNIKU</w:t>
      </w:r>
    </w:p>
    <w:p w:rsidRDefault="00A578A5" w:rsidP="00A578A5" w:rsidR="00A578A5" w:rsidRPr="00845C75">
      <w:pPr>
        <w:tabs>
          <w:tab w:pos="1560" w:val="left"/>
          <w:tab w:pos="4536" w:val="center"/>
        </w:tabs>
        <w:jc w:val="both"/>
        <w:rPr>
          <w:bCs/>
          <w:sz w:val="20"/>
          <w:szCs w:val="20"/>
        </w:rPr>
      </w:pPr>
      <w:r w:rsidRPr="00845C75">
        <w:rPr>
          <w:bCs/>
          <w:sz w:val="20"/>
          <w:szCs w:val="20"/>
        </w:rPr>
        <w:t xml:space="preserve"> </w:t>
      </w:r>
      <w:r>
        <w:rPr>
          <w:bCs/>
          <w:sz w:val="20"/>
          <w:szCs w:val="20"/>
        </w:rPr>
        <w:t xml:space="preserve"> </w:t>
      </w:r>
      <w:r w:rsidRPr="00845C75">
        <w:rPr>
          <w:bCs/>
          <w:sz w:val="20"/>
          <w:szCs w:val="20"/>
        </w:rPr>
        <w:t>STALNA SLUŽBA U KORČULI</w:t>
      </w:r>
    </w:p>
    <w:p w:rsidRDefault="00B3727B" w:rsidR="00B3727B">
      <w:pPr>
        <w:jc w:val="center"/>
        <w:rPr>
          <w:b/>
        </w:rPr>
      </w:pPr>
    </w:p>
    <w:p w:rsidRDefault="00D63A5A" w:rsidP="00850ADE" w:rsidR="00D63A5A">
      <w:pPr>
        <w:rPr>
          <w:b/>
        </w:rPr>
      </w:pPr>
    </w:p>
    <w:p w:rsidRDefault="00C756BA" w:rsidP="00850ADE" w:rsidR="00C756BA">
      <w:pPr>
        <w:rPr>
          <w:b/>
        </w:rPr>
      </w:pPr>
    </w:p>
    <w:p w:rsidRDefault="00D63A5A" w:rsidP="00C756BA" w:rsidR="00D63A5A">
      <w:pPr>
        <w:jc w:val="center"/>
      </w:pPr>
      <w:r w:rsidRPr="00D63A5A">
        <w:t>R E P U B L I K A   H R V A T S K A</w:t>
      </w:r>
    </w:p>
    <w:p w:rsidRDefault="00C756BA" w:rsidR="00C756BA" w:rsidRPr="00D63A5A">
      <w:pPr>
        <w:jc w:val="center"/>
      </w:pPr>
    </w:p>
    <w:p w:rsidRDefault="00AD3EA9" w:rsidP="00DF19F7" w:rsidR="00AD3EA9">
      <w:pPr>
        <w:jc w:val="center"/>
      </w:pPr>
      <w:r w:rsidRPr="00D63A5A">
        <w:t>R J E Š E N J E</w:t>
      </w:r>
    </w:p>
    <w:p w:rsidRDefault="001D469B" w:rsidP="00E973F5" w:rsidR="001D469B">
      <w:pPr>
        <w:rPr>
          <w:b/>
        </w:rPr>
      </w:pPr>
    </w:p>
    <w:p w:rsidRDefault="006344CD" w:rsidP="00E973F5" w:rsidR="006344CD">
      <w:pPr>
        <w:rPr>
          <w:b/>
        </w:rPr>
      </w:pPr>
    </w:p>
    <w:p w:rsidRDefault="006826C3" w:rsidP="00C119F4" w:rsidR="00BC2817" w:rsidRPr="00C119F4">
      <w:pPr>
        <w:tabs>
          <w:tab w:pos="851" w:val="left"/>
        </w:tabs>
        <w:jc w:val="both"/>
      </w:pPr>
      <w:r>
        <w:tab/>
      </w:r>
      <w:r w:rsidR="001F748A">
        <w:t xml:space="preserve">Općinski sud u Dubrovniku Stalna služba u Korčuli, po sucu tog suda Dariu Farčiću kao sucu pojedincu, u pravnoj stvari </w:t>
      </w:r>
      <w:r w:rsidR="00D523D5">
        <w:t>tužitelja</w:t>
      </w:r>
      <w:r w:rsidR="00B439E0">
        <w:t xml:space="preserve"> Franci Curać pok. Ivana iz Žrnova, Žrnovo 447, zastupan po punomoćniku Željku Šušku, odvjetniku u Veloj Luci, protiv tuženih: 1. Ivo Stanković pok. Ivana, Lumbarda, 2. Marko Stanković pok. Ivana, Žrnovo, tuženi ad 1/ i 2/ kao nasljednici Ruže Stanković ud. Ivana, 3. Marin Matulović, Markov iz Žrnova, Žrnovska Banja, ujedno i kao nasljednik Kate Nenadić rođ. Matulović, 4. Rina Pandžić rođ. Šegedin iz Australie, 17. Rimfire Walk, Maribyrnong, 3032 Melbourne, 5. Zenira Marik rođ. Šegedin iz Austrie, Wollzeile 21/17, 1010 Wien, 6. Marija Šegedin iz Kučišta, Viganj 214, 7. Marija Curać pok. Nikole iz Žrnova, 8. Vinka Curać pok. Nikole iz Žrnova, 9. Luca Volarević ž. Špira rođ. Curać iz Žrnova, 10. Ivan Curać pok. Nikole iz New Zeland, 54 Lonsdale Cers, Rongotai, 6022 Wellington, 11. Nikola Curać pok. Nikole, koji je odsutan i nepoznatog boravka, tuženi od ad 7/ do 11/ kao nasljednici Nikole Curaća pok. Juar i Nikole Curać "Tatan" pok. Nikole, 12. Anđelka Lušičić iz Vele Luke, kao nasljednica Katice Nenadić rođ. Matulović, tuženi ad 1/, 2/, 7/, 8/, 9/, 10/ i 11/ ujedno i kao nasljednici Martina Curać pok. Ljubice, 13. Nedim Bzik koji je odsutan i nepoznatog boravka, kao nasljednik Martina Curać pok. Ljubice, 14. Međuopćinski Centar za socijalni rad Općine Korčula i 15. R. Hrvatska zastupana po ODO Dubrovnik, Stalna služba u Korčuli, radi utvrđenja i uknjižbe, </w:t>
      </w:r>
      <w:r w:rsidR="001F748A">
        <w:t xml:space="preserve">izvan ročišta, dana </w:t>
      </w:r>
      <w:r w:rsidR="00B439E0">
        <w:t>2. srpnja</w:t>
      </w:r>
      <w:r w:rsidR="001F748A">
        <w:t xml:space="preserve"> 201</w:t>
      </w:r>
      <w:r w:rsidR="00884071">
        <w:t>8</w:t>
      </w:r>
      <w:r w:rsidR="001F748A">
        <w:t>.</w:t>
      </w:r>
    </w:p>
    <w:p w:rsidRDefault="00C756BA" w:rsidP="00534234" w:rsidR="00C756BA">
      <w:pPr>
        <w:rPr>
          <w:bCs/>
        </w:rPr>
      </w:pPr>
    </w:p>
    <w:p w:rsidRDefault="00B439E0" w:rsidP="00534234" w:rsidR="00B439E0">
      <w:pPr>
        <w:rPr>
          <w:bCs/>
        </w:rPr>
      </w:pPr>
    </w:p>
    <w:p w:rsidRDefault="00534234" w:rsidP="00C119F4" w:rsidR="00534234">
      <w:pPr>
        <w:jc w:val="center"/>
        <w:rPr>
          <w:bCs/>
        </w:rPr>
      </w:pPr>
      <w:r w:rsidRPr="00850071">
        <w:rPr>
          <w:bCs/>
        </w:rPr>
        <w:t>r i j e š i o   j e</w:t>
      </w:r>
    </w:p>
    <w:p w:rsidRDefault="00B439E0" w:rsidP="00C119F4" w:rsidR="00B439E0" w:rsidRPr="00C119F4">
      <w:pPr>
        <w:jc w:val="center"/>
        <w:rPr>
          <w:bCs/>
        </w:rPr>
      </w:pPr>
    </w:p>
    <w:p w:rsidRDefault="00C756BA" w:rsidP="00534234" w:rsidR="00C756BA">
      <w:pPr>
        <w:jc w:val="both"/>
      </w:pPr>
    </w:p>
    <w:p w:rsidRDefault="004B73DC" w:rsidP="00534234" w:rsidR="00534234">
      <w:pPr>
        <w:jc w:val="both"/>
      </w:pPr>
      <w:r>
        <w:tab/>
        <w:t>Tuženima</w:t>
      </w:r>
      <w:r w:rsidR="00534234">
        <w:t xml:space="preserve"> </w:t>
      </w:r>
      <w:r w:rsidR="00C676BF">
        <w:t>ad</w:t>
      </w:r>
      <w:r w:rsidR="00B439E0">
        <w:t xml:space="preserve"> 11/ Nikola Curać pok. Nikole i ad 13/ Nedim Bzik</w:t>
      </w:r>
      <w:r w:rsidR="002245CE">
        <w:t xml:space="preserve">, </w:t>
      </w:r>
      <w:r>
        <w:t>budući su</w:t>
      </w:r>
      <w:r w:rsidR="00534234">
        <w:t xml:space="preserve"> odsut</w:t>
      </w:r>
      <w:r>
        <w:t>ni</w:t>
      </w:r>
      <w:r w:rsidR="00534234">
        <w:t xml:space="preserve"> i nepoznata boravišta i nema</w:t>
      </w:r>
      <w:r>
        <w:t>ju</w:t>
      </w:r>
      <w:r w:rsidR="00534234">
        <w:t xml:space="preserve"> punomoćnika, postavlja </w:t>
      </w:r>
      <w:r>
        <w:t xml:space="preserve">im </w:t>
      </w:r>
      <w:r w:rsidR="002245CE">
        <w:t>se privremeni</w:t>
      </w:r>
      <w:r w:rsidR="00DC1836">
        <w:t xml:space="preserve"> z</w:t>
      </w:r>
      <w:r w:rsidR="002245CE">
        <w:t>astupnik</w:t>
      </w:r>
      <w:r w:rsidR="00DC1836">
        <w:t xml:space="preserve"> </w:t>
      </w:r>
      <w:r w:rsidR="00B439E0">
        <w:t>Fanny Lozica, odvjetnica</w:t>
      </w:r>
      <w:r w:rsidR="002245CE">
        <w:t xml:space="preserve"> u Korčuli, koji</w:t>
      </w:r>
      <w:r w:rsidR="00534234">
        <w:t xml:space="preserve"> će </w:t>
      </w:r>
      <w:r>
        <w:t>ih</w:t>
      </w:r>
      <w:r w:rsidR="00534234">
        <w:t xml:space="preserve"> zastupati u ovoj parnici dok se tužen</w:t>
      </w:r>
      <w:r w:rsidR="00704C6B">
        <w:t>i</w:t>
      </w:r>
      <w:r>
        <w:t>ci ili njihovi punomoćnici ne pojave</w:t>
      </w:r>
      <w:r w:rsidR="00534234">
        <w:t xml:space="preserve"> pred sudom, odnosno dok tijelo starateljstva ne obavijesti sud da je postavilo staratelja.</w:t>
      </w:r>
      <w:r w:rsidR="001D02AF">
        <w:t xml:space="preserve"> </w:t>
      </w:r>
    </w:p>
    <w:p w:rsidRDefault="00534234" w:rsidP="00534234" w:rsidR="00534234">
      <w:pPr>
        <w:jc w:val="both"/>
      </w:pPr>
    </w:p>
    <w:p w:rsidRDefault="00534234" w:rsidP="00534234" w:rsidR="00534234">
      <w:pPr>
        <w:jc w:val="both"/>
      </w:pPr>
      <w:r>
        <w:tab/>
        <w:t xml:space="preserve">Privremeni zastupnik ima u ovom postupku sva prava i dužnosti zakonskog zastupnika (čl. </w:t>
      </w:r>
      <w:smartTag w:element="metricconverter" w:uri="urn:schemas-microsoft-com:office:smarttags">
        <w:smartTagPr>
          <w:attr w:val="84. st" w:name="ProductID"/>
        </w:smartTagPr>
        <w:r>
          <w:t>84. st</w:t>
        </w:r>
      </w:smartTag>
      <w:r>
        <w:t xml:space="preserve"> 1. i 2. toč. 4. i čl. 85. Zakona o parničnom postupku (N.N. 53/91, 91/92, 112/99, 88/01, 117/03, 88/05, 2/07, 84/08, 123/08, 57/11, 25/13 i 89/14, dalje ZPP)).</w:t>
      </w:r>
    </w:p>
    <w:p w:rsidRDefault="00534234" w:rsidP="00534234" w:rsidR="00534234">
      <w:pPr>
        <w:jc w:val="both"/>
      </w:pPr>
    </w:p>
    <w:p w:rsidRDefault="00534234" w:rsidP="00534234" w:rsidR="00534234">
      <w:pPr>
        <w:jc w:val="both"/>
      </w:pPr>
      <w:r>
        <w:tab/>
        <w:t xml:space="preserve">O postavljanju privremenog zastupnika obavještava se Centar za socijalnu skrb u Korčuli, dostavom prijepisa ovog rješenja (čl. </w:t>
      </w:r>
      <w:smartTag w:element="metricconverter" w:uri="urn:schemas-microsoft-com:office:smarttags">
        <w:smartTagPr>
          <w:attr w:val="84. st" w:name="ProductID"/>
        </w:smartTagPr>
        <w:r>
          <w:t>84. st</w:t>
        </w:r>
      </w:smartTag>
      <w:r>
        <w:t>. 3. ZPP-a).</w:t>
      </w:r>
    </w:p>
    <w:p w:rsidRDefault="001D469B" w:rsidP="00534234" w:rsidR="001D469B">
      <w:pPr>
        <w:jc w:val="both"/>
      </w:pPr>
    </w:p>
    <w:p w:rsidRDefault="00534234" w:rsidP="002264AB" w:rsidR="001D469B">
      <w:pPr>
        <w:jc w:val="both"/>
      </w:pPr>
      <w:r>
        <w:lastRenderedPageBreak/>
        <w:tab/>
        <w:t>Budući je privre</w:t>
      </w:r>
      <w:r w:rsidR="004B73DC">
        <w:t>meni zastupnik postavljen tuženima</w:t>
      </w:r>
      <w:r>
        <w:t xml:space="preserve"> zbog razloga označenih u čl. </w:t>
      </w:r>
      <w:smartTag w:element="metricconverter" w:uri="urn:schemas-microsoft-com:office:smarttags">
        <w:smartTagPr>
          <w:attr w:val="84. st" w:name="ProductID"/>
        </w:smartTagPr>
        <w:r>
          <w:t>84. st</w:t>
        </w:r>
      </w:smartTag>
      <w:r>
        <w:t xml:space="preserve">. 2. toč. 4. ZPP-a, sud će izdati oglas koji će se objaviti  u Narodnim novinama RH i na oglasnoj ploči (čl. </w:t>
      </w:r>
      <w:smartTag w:element="metricconverter" w:uri="urn:schemas-microsoft-com:office:smarttags">
        <w:smartTagPr>
          <w:attr w:val="86. st" w:name="ProductID"/>
        </w:smartTagPr>
        <w:r>
          <w:t>86. st</w:t>
        </w:r>
      </w:smartTag>
      <w:r>
        <w:t xml:space="preserve">. 1. ZPP-a).   </w:t>
      </w:r>
    </w:p>
    <w:p w:rsidRDefault="00C756BA" w:rsidP="002264AB" w:rsidR="00C756BA">
      <w:pPr>
        <w:jc w:val="both"/>
      </w:pPr>
    </w:p>
    <w:p w:rsidRDefault="00534234" w:rsidP="004B73DC" w:rsidR="004B73DC" w:rsidRPr="00454EE4">
      <w:pPr>
        <w:jc w:val="center"/>
      </w:pPr>
      <w:r w:rsidRPr="00454EE4">
        <w:t xml:space="preserve">U Korčuli, </w:t>
      </w:r>
      <w:r w:rsidR="00B439E0">
        <w:t>2. srpnja</w:t>
      </w:r>
      <w:r w:rsidRPr="00454EE4">
        <w:t xml:space="preserve"> 201</w:t>
      </w:r>
      <w:r w:rsidR="00884071">
        <w:t>8</w:t>
      </w:r>
      <w:r w:rsidRPr="00454EE4">
        <w:t>.</w:t>
      </w:r>
    </w:p>
    <w:p w:rsidRDefault="00534234" w:rsidP="00534234" w:rsidR="00534234" w:rsidRPr="00454EE4">
      <w:pPr>
        <w:jc w:val="center"/>
      </w:pPr>
      <w:r w:rsidRPr="00454EE4">
        <w:tab/>
      </w:r>
      <w:r w:rsidRPr="00454EE4">
        <w:tab/>
      </w:r>
      <w:r w:rsidRPr="00454EE4">
        <w:tab/>
      </w:r>
      <w:r w:rsidRPr="00454EE4">
        <w:tab/>
      </w:r>
      <w:r w:rsidRPr="00454EE4">
        <w:tab/>
      </w:r>
      <w:r w:rsidRPr="00454EE4">
        <w:tab/>
      </w:r>
      <w:r w:rsidRPr="00454EE4">
        <w:tab/>
      </w:r>
      <w:r w:rsidR="00BC2817">
        <w:t xml:space="preserve">            </w:t>
      </w:r>
      <w:r w:rsidRPr="00454EE4">
        <w:t>S u d a c :</w:t>
      </w:r>
    </w:p>
    <w:p w:rsidRDefault="004B73DC" w:rsidP="002264AB" w:rsidR="004B73DC" w:rsidRPr="00454EE4"/>
    <w:p w:rsidRDefault="00534234" w:rsidP="00C676BF" w:rsidR="00534234">
      <w:pPr>
        <w:jc w:val="center"/>
      </w:pPr>
      <w:r w:rsidRPr="00454EE4">
        <w:tab/>
      </w:r>
      <w:r w:rsidRPr="00454EE4">
        <w:tab/>
      </w:r>
      <w:r w:rsidRPr="00454EE4">
        <w:tab/>
      </w:r>
      <w:r w:rsidRPr="00454EE4">
        <w:tab/>
      </w:r>
      <w:r w:rsidRPr="00454EE4">
        <w:tab/>
      </w:r>
      <w:r w:rsidRPr="00454EE4">
        <w:tab/>
      </w:r>
      <w:r w:rsidRPr="00454EE4">
        <w:tab/>
      </w:r>
      <w:r w:rsidR="00BC2817">
        <w:t xml:space="preserve">            </w:t>
      </w:r>
      <w:r w:rsidRPr="00454EE4">
        <w:t>Dario Farčić</w:t>
      </w:r>
      <w:r>
        <w:t xml:space="preserve"> </w:t>
      </w:r>
    </w:p>
    <w:p w:rsidRDefault="002264AB" w:rsidP="00C119F4" w:rsidR="002264AB"/>
    <w:p w:rsidRDefault="00534234" w:rsidP="00534234" w:rsidR="00534234" w:rsidRPr="00454EE4">
      <w:r w:rsidRPr="00454EE4">
        <w:t xml:space="preserve">PRAVNA POUKA: </w:t>
      </w:r>
    </w:p>
    <w:p w:rsidRDefault="00534234" w:rsidP="00C756BA" w:rsidR="00534234">
      <w:pPr>
        <w:jc w:val="both"/>
      </w:pPr>
      <w:r>
        <w:t xml:space="preserve">Protiv ovog rješenja može se izjaviti žalba u roku 15 dana od dana primitka pisanog otpravka istog. Žalba se podnosi u 3 istovjetna primjerka putem ovog suda za </w:t>
      </w:r>
      <w:r w:rsidR="00BC2817">
        <w:t>nadležni ž</w:t>
      </w:r>
      <w:r>
        <w:t xml:space="preserve">upanijski sud. </w:t>
      </w:r>
    </w:p>
    <w:p w:rsidRDefault="00C756BA" w:rsidP="00C756BA" w:rsidR="00C756BA">
      <w:pPr>
        <w:jc w:val="both"/>
      </w:pPr>
    </w:p>
    <w:p w:rsidRDefault="00C756BA" w:rsidP="00C756BA" w:rsidR="00C756BA">
      <w:pPr>
        <w:jc w:val="both"/>
      </w:pPr>
    </w:p>
    <w:p w:rsidRDefault="00534234" w:rsidP="00534234" w:rsidR="00534234">
      <w:r>
        <w:t xml:space="preserve">RJ/ </w:t>
      </w:r>
    </w:p>
    <w:p w:rsidRDefault="00534234" w:rsidP="00534234" w:rsidR="00534234">
      <w:r>
        <w:t xml:space="preserve">I. DNA: </w:t>
      </w:r>
    </w:p>
    <w:p w:rsidRDefault="00CA0834" w:rsidP="00534234" w:rsidR="00534234">
      <w:r>
        <w:t xml:space="preserve">1. </w:t>
      </w:r>
      <w:r w:rsidR="00B439E0">
        <w:t>Tužitelju</w:t>
      </w:r>
      <w:r w:rsidR="00534234">
        <w:t xml:space="preserve"> putem pun.,</w:t>
      </w:r>
    </w:p>
    <w:p w:rsidRDefault="002245CE" w:rsidP="00534234" w:rsidR="00B439E0">
      <w:r>
        <w:t>2. P</w:t>
      </w:r>
      <w:r w:rsidR="00534234">
        <w:t>rivremenom zastupniku</w:t>
      </w:r>
      <w:r w:rsidR="00FC6298">
        <w:t xml:space="preserve"> tuženika </w:t>
      </w:r>
      <w:r w:rsidR="00B439E0">
        <w:t xml:space="preserve">ad 11/ i 13/ Fanny Lozici, odvjetnici u Korčuli, </w:t>
      </w:r>
    </w:p>
    <w:p w:rsidRDefault="00534234" w:rsidP="00534234" w:rsidR="00534234">
      <w:r>
        <w:t>3. Centar za socijalnu skrb u Korčuli.</w:t>
      </w:r>
    </w:p>
    <w:p w:rsidRDefault="00F8326A" w:rsidP="00534234" w:rsidR="00534234">
      <w:r>
        <w:t>II.</w:t>
      </w:r>
      <w:r w:rsidR="009A4FFF">
        <w:t xml:space="preserve"> </w:t>
      </w:r>
      <w:r w:rsidR="002245CE">
        <w:t>Kal</w:t>
      </w:r>
      <w:r w:rsidR="00C756BA">
        <w:t xml:space="preserve">. </w:t>
      </w:r>
      <w:r w:rsidR="002245CE">
        <w:t xml:space="preserve">10. </w:t>
      </w:r>
      <w:r w:rsidR="00B439E0">
        <w:t>kolovoza</w:t>
      </w:r>
      <w:r w:rsidR="009A4FFF">
        <w:t xml:space="preserve"> 2018.</w:t>
      </w:r>
      <w:r w:rsidR="00534234">
        <w:t xml:space="preserve"> </w:t>
      </w:r>
    </w:p>
    <w:p w:rsidRDefault="00534234" w:rsidP="00534234" w:rsidR="00534234">
      <w:r>
        <w:t xml:space="preserve">U Korčuli, </w:t>
      </w:r>
      <w:r w:rsidR="00B439E0">
        <w:t>2. srpnja</w:t>
      </w:r>
      <w:r>
        <w:t xml:space="preserve"> 201</w:t>
      </w:r>
      <w:r w:rsidR="00A52246">
        <w:t>8</w:t>
      </w:r>
      <w:r>
        <w:t>.</w:t>
      </w:r>
    </w:p>
    <w:p w:rsidRDefault="00534234" w:rsidP="00534234" w:rsidR="00534234"/>
    <w:p w:rsidRDefault="00534234" w:rsidP="00534234" w:rsidR="00534234">
      <w:r>
        <w:tab/>
        <w:t>S u d a c :</w:t>
      </w:r>
    </w:p>
    <w:p w:rsidRDefault="00534234" w:rsidP="00534234" w:rsidR="00534234"/>
    <w:p w:rsidRDefault="00534234" w:rsidP="00534234" w:rsidR="00534234">
      <w:r>
        <w:t xml:space="preserve">         Dario Farčić</w:t>
      </w:r>
    </w:p>
    <w:p w:rsidRDefault="00534234" w:rsidP="00534234" w:rsidR="00534234"/>
    <w:p w:rsidRDefault="00534234" w:rsidP="00534234" w:rsidR="00534234"/>
    <w:p w:rsidRDefault="00534234" w:rsidP="00534234" w:rsidR="00534234"/>
    <w:p w:rsidRDefault="00AD3EA9" w:rsidR="00AD3EA9"/>
    <w:p w:rsidRDefault="00AD3EA9" w:rsidR="00AD3EA9"/>
    <w:p w:rsidRDefault="00AD3EA9" w:rsidR="00AD3EA9"/>
    <w:p w:rsidRDefault="00AD3EA9" w:rsidR="00AD3EA9"/>
    <w:p w:rsidRDefault="00AD3EA9" w:rsidR="00AD3EA9"/>
    <w:sectPr w:rsidSect="00B439E0" w:rsidR="00AD3EA9">
      <w:headerReference w:type="even" r:id="rId9"/>
      <w:headerReference w:type="default" r:id="rId10"/>
      <w:pgSz w:h="16838" w:w="11906"/>
      <w:pgMar w:gutter="0" w:footer="708" w:header="708" w:left="1134" w:bottom="1701" w:right="991"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3846" w:rsidR="00823846">
      <w:r>
        <w:separator/>
      </w:r>
    </w:p>
  </w:endnote>
  <w:endnote w:id="0" w:type="continuationSeparator">
    <w:p w:rsidRDefault="00823846" w:rsidR="008238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3846" w:rsidR="00823846">
      <w:r>
        <w:separator/>
      </w:r>
    </w:p>
  </w:footnote>
  <w:footnote w:id="0" w:type="continuationSeparator">
    <w:p w:rsidRDefault="00823846" w:rsidR="008238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56CE" w:rsidR="009156C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156CE" w:rsidR="009156C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156CE" w:rsidR="009156C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E6222">
      <w:rPr>
        <w:rStyle w:val="Brojstranice"/>
        <w:noProof/>
      </w:rPr>
      <w:t>2</w:t>
    </w:r>
    <w:r>
      <w:rPr>
        <w:rStyle w:val="Brojstranice"/>
      </w:rPr>
      <w:fldChar w:fldCharType="end"/>
    </w:r>
  </w:p>
  <w:p w:rsidRDefault="009156CE" w:rsidP="00DC047D" w:rsidR="009156CE" w:rsidRPr="00D63A5A">
    <w:pPr>
      <w:pStyle w:val="Zaglavlje"/>
      <w:jc w:val="right"/>
    </w:pPr>
    <w:r>
      <w:rPr>
        <w:b/>
      </w:rPr>
      <w:tab/>
    </w:r>
    <w:r w:rsidRPr="00D63A5A">
      <w:t xml:space="preserve">                                                                                                     </w:t>
    </w:r>
    <w:r w:rsidR="00B439E0" w:rsidRPr="00D63A5A">
      <w:t>Posl.br.</w:t>
    </w:r>
    <w:r w:rsidR="00B439E0">
      <w:t xml:space="preserve"> 34 </w:t>
    </w:r>
    <w:r w:rsidR="00B439E0" w:rsidRPr="00D63A5A">
      <w:t>P.</w:t>
    </w:r>
    <w:r w:rsidR="00B439E0">
      <w:t>840/17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B59280F"/>
    <w:multiLevelType w:val="hybridMultilevel"/>
    <w:tmpl w:val="693EE2C4"/>
    <w:lvl w:tplc="0442AE40"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722841A5"/>
    <w:multiLevelType w:val="hybridMultilevel"/>
    <w:tmpl w:val="0FD022A6"/>
    <w:lvl w:tplc="480C73E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D60"/>
    <w:rsid w:val="00011560"/>
    <w:rsid w:val="00024DAB"/>
    <w:rsid w:val="0006505A"/>
    <w:rsid w:val="00065F30"/>
    <w:rsid w:val="000770FF"/>
    <w:rsid w:val="00093C1D"/>
    <w:rsid w:val="000B130D"/>
    <w:rsid w:val="000B2DF5"/>
    <w:rsid w:val="000C3F4B"/>
    <w:rsid w:val="000C5F13"/>
    <w:rsid w:val="000D04A6"/>
    <w:rsid w:val="000D6198"/>
    <w:rsid w:val="000E0D06"/>
    <w:rsid w:val="000E3B58"/>
    <w:rsid w:val="000E7C55"/>
    <w:rsid w:val="000F33B3"/>
    <w:rsid w:val="001019CA"/>
    <w:rsid w:val="001109F1"/>
    <w:rsid w:val="00115BC6"/>
    <w:rsid w:val="0011788D"/>
    <w:rsid w:val="001232F6"/>
    <w:rsid w:val="00133255"/>
    <w:rsid w:val="001379C3"/>
    <w:rsid w:val="001429BA"/>
    <w:rsid w:val="00143806"/>
    <w:rsid w:val="001508E9"/>
    <w:rsid w:val="001609E2"/>
    <w:rsid w:val="00163D82"/>
    <w:rsid w:val="001841FB"/>
    <w:rsid w:val="00185057"/>
    <w:rsid w:val="00187D5D"/>
    <w:rsid w:val="00192B9B"/>
    <w:rsid w:val="001A6AF7"/>
    <w:rsid w:val="001B6B39"/>
    <w:rsid w:val="001C3563"/>
    <w:rsid w:val="001D02AF"/>
    <w:rsid w:val="001D0898"/>
    <w:rsid w:val="001D469B"/>
    <w:rsid w:val="001E5ABE"/>
    <w:rsid w:val="001E6222"/>
    <w:rsid w:val="001F491E"/>
    <w:rsid w:val="001F748A"/>
    <w:rsid w:val="00205FCF"/>
    <w:rsid w:val="002063B0"/>
    <w:rsid w:val="002101B0"/>
    <w:rsid w:val="00210863"/>
    <w:rsid w:val="00216172"/>
    <w:rsid w:val="00216EF6"/>
    <w:rsid w:val="002245CE"/>
    <w:rsid w:val="002264AB"/>
    <w:rsid w:val="00233059"/>
    <w:rsid w:val="00235DE7"/>
    <w:rsid w:val="00242668"/>
    <w:rsid w:val="00244230"/>
    <w:rsid w:val="002509A2"/>
    <w:rsid w:val="002550A7"/>
    <w:rsid w:val="0028451D"/>
    <w:rsid w:val="002869AD"/>
    <w:rsid w:val="00296DF9"/>
    <w:rsid w:val="002A1D6C"/>
    <w:rsid w:val="002A1E6C"/>
    <w:rsid w:val="002B3A58"/>
    <w:rsid w:val="002B4CD3"/>
    <w:rsid w:val="002B74F0"/>
    <w:rsid w:val="002E4FEB"/>
    <w:rsid w:val="002F29EE"/>
    <w:rsid w:val="002F72B3"/>
    <w:rsid w:val="0030093A"/>
    <w:rsid w:val="003153C2"/>
    <w:rsid w:val="00315918"/>
    <w:rsid w:val="00327555"/>
    <w:rsid w:val="00344624"/>
    <w:rsid w:val="00351121"/>
    <w:rsid w:val="00352780"/>
    <w:rsid w:val="00370CFE"/>
    <w:rsid w:val="00374D02"/>
    <w:rsid w:val="00380341"/>
    <w:rsid w:val="003A0ADF"/>
    <w:rsid w:val="003A7809"/>
    <w:rsid w:val="003C2063"/>
    <w:rsid w:val="003D1552"/>
    <w:rsid w:val="003F5D59"/>
    <w:rsid w:val="00411EEA"/>
    <w:rsid w:val="0042219C"/>
    <w:rsid w:val="00424E97"/>
    <w:rsid w:val="00445469"/>
    <w:rsid w:val="00445796"/>
    <w:rsid w:val="00455190"/>
    <w:rsid w:val="00463104"/>
    <w:rsid w:val="00464C21"/>
    <w:rsid w:val="00465880"/>
    <w:rsid w:val="00471E99"/>
    <w:rsid w:val="00482127"/>
    <w:rsid w:val="004851B0"/>
    <w:rsid w:val="00486337"/>
    <w:rsid w:val="00490A2F"/>
    <w:rsid w:val="004A3F0C"/>
    <w:rsid w:val="004B6CE5"/>
    <w:rsid w:val="004B73DC"/>
    <w:rsid w:val="004D04FC"/>
    <w:rsid w:val="004D08E7"/>
    <w:rsid w:val="004D1990"/>
    <w:rsid w:val="004D63CC"/>
    <w:rsid w:val="004E6A44"/>
    <w:rsid w:val="004F00F4"/>
    <w:rsid w:val="004F42F3"/>
    <w:rsid w:val="00515F8F"/>
    <w:rsid w:val="00534234"/>
    <w:rsid w:val="0053443E"/>
    <w:rsid w:val="005371BD"/>
    <w:rsid w:val="00540069"/>
    <w:rsid w:val="005459C2"/>
    <w:rsid w:val="00557581"/>
    <w:rsid w:val="00581C81"/>
    <w:rsid w:val="005B5D60"/>
    <w:rsid w:val="005C17FD"/>
    <w:rsid w:val="005C63B6"/>
    <w:rsid w:val="005D06DA"/>
    <w:rsid w:val="005E554D"/>
    <w:rsid w:val="005F685A"/>
    <w:rsid w:val="005F6EAF"/>
    <w:rsid w:val="00604F27"/>
    <w:rsid w:val="006344CD"/>
    <w:rsid w:val="0064245D"/>
    <w:rsid w:val="006448DA"/>
    <w:rsid w:val="006561E6"/>
    <w:rsid w:val="00660B38"/>
    <w:rsid w:val="00664F28"/>
    <w:rsid w:val="0067730F"/>
    <w:rsid w:val="00682012"/>
    <w:rsid w:val="006826C3"/>
    <w:rsid w:val="0068772F"/>
    <w:rsid w:val="006A7E79"/>
    <w:rsid w:val="006B7166"/>
    <w:rsid w:val="006C5649"/>
    <w:rsid w:val="006E7CE3"/>
    <w:rsid w:val="006F101E"/>
    <w:rsid w:val="006F354C"/>
    <w:rsid w:val="006F3AC4"/>
    <w:rsid w:val="006F49E4"/>
    <w:rsid w:val="006F5C7E"/>
    <w:rsid w:val="006F7BAF"/>
    <w:rsid w:val="00704C6B"/>
    <w:rsid w:val="00711BDC"/>
    <w:rsid w:val="0071392B"/>
    <w:rsid w:val="007243E7"/>
    <w:rsid w:val="007309EC"/>
    <w:rsid w:val="0073463A"/>
    <w:rsid w:val="00735C3A"/>
    <w:rsid w:val="00735C9D"/>
    <w:rsid w:val="00765A89"/>
    <w:rsid w:val="00765FB0"/>
    <w:rsid w:val="0077134F"/>
    <w:rsid w:val="00771741"/>
    <w:rsid w:val="0077622B"/>
    <w:rsid w:val="00780A93"/>
    <w:rsid w:val="00793477"/>
    <w:rsid w:val="007A386D"/>
    <w:rsid w:val="007A70AD"/>
    <w:rsid w:val="007D4F84"/>
    <w:rsid w:val="007D6553"/>
    <w:rsid w:val="007D7130"/>
    <w:rsid w:val="007E7B4C"/>
    <w:rsid w:val="007F5CE1"/>
    <w:rsid w:val="007F60F0"/>
    <w:rsid w:val="00823846"/>
    <w:rsid w:val="00834A85"/>
    <w:rsid w:val="008357AA"/>
    <w:rsid w:val="008406E2"/>
    <w:rsid w:val="0084607C"/>
    <w:rsid w:val="00850ADE"/>
    <w:rsid w:val="008624D1"/>
    <w:rsid w:val="00884071"/>
    <w:rsid w:val="00887A92"/>
    <w:rsid w:val="00891A8C"/>
    <w:rsid w:val="008A6613"/>
    <w:rsid w:val="008A74CA"/>
    <w:rsid w:val="008C75E3"/>
    <w:rsid w:val="008C7BF8"/>
    <w:rsid w:val="008F55F0"/>
    <w:rsid w:val="009156CE"/>
    <w:rsid w:val="00921835"/>
    <w:rsid w:val="00922070"/>
    <w:rsid w:val="009253F4"/>
    <w:rsid w:val="00934354"/>
    <w:rsid w:val="00940F86"/>
    <w:rsid w:val="00957F53"/>
    <w:rsid w:val="00980E7B"/>
    <w:rsid w:val="0098551F"/>
    <w:rsid w:val="00985F19"/>
    <w:rsid w:val="0099421D"/>
    <w:rsid w:val="00994C1C"/>
    <w:rsid w:val="009A26F8"/>
    <w:rsid w:val="009A4FFF"/>
    <w:rsid w:val="009B1F9A"/>
    <w:rsid w:val="009B56FF"/>
    <w:rsid w:val="009C15FA"/>
    <w:rsid w:val="009C7FE0"/>
    <w:rsid w:val="009D2223"/>
    <w:rsid w:val="009D4F5D"/>
    <w:rsid w:val="009D6AE9"/>
    <w:rsid w:val="009E6CDA"/>
    <w:rsid w:val="009F173D"/>
    <w:rsid w:val="009F19C0"/>
    <w:rsid w:val="00A01CCC"/>
    <w:rsid w:val="00A03AF0"/>
    <w:rsid w:val="00A04C80"/>
    <w:rsid w:val="00A13228"/>
    <w:rsid w:val="00A200D0"/>
    <w:rsid w:val="00A218CC"/>
    <w:rsid w:val="00A26FC5"/>
    <w:rsid w:val="00A3486E"/>
    <w:rsid w:val="00A36831"/>
    <w:rsid w:val="00A36EE9"/>
    <w:rsid w:val="00A37ED0"/>
    <w:rsid w:val="00A4160B"/>
    <w:rsid w:val="00A52246"/>
    <w:rsid w:val="00A554F4"/>
    <w:rsid w:val="00A578A5"/>
    <w:rsid w:val="00A602F2"/>
    <w:rsid w:val="00A62169"/>
    <w:rsid w:val="00A64867"/>
    <w:rsid w:val="00A81C29"/>
    <w:rsid w:val="00A85E57"/>
    <w:rsid w:val="00A97742"/>
    <w:rsid w:val="00AA5D5C"/>
    <w:rsid w:val="00AB6F9B"/>
    <w:rsid w:val="00AB7C69"/>
    <w:rsid w:val="00AC70DE"/>
    <w:rsid w:val="00AD15C7"/>
    <w:rsid w:val="00AD3EA9"/>
    <w:rsid w:val="00AE0973"/>
    <w:rsid w:val="00AF7D1A"/>
    <w:rsid w:val="00B14690"/>
    <w:rsid w:val="00B22AB6"/>
    <w:rsid w:val="00B30CB6"/>
    <w:rsid w:val="00B33896"/>
    <w:rsid w:val="00B3727B"/>
    <w:rsid w:val="00B37D63"/>
    <w:rsid w:val="00B439E0"/>
    <w:rsid w:val="00B60715"/>
    <w:rsid w:val="00B6308A"/>
    <w:rsid w:val="00B64293"/>
    <w:rsid w:val="00B65E0F"/>
    <w:rsid w:val="00B65FCB"/>
    <w:rsid w:val="00B66DC3"/>
    <w:rsid w:val="00B74B4E"/>
    <w:rsid w:val="00B807DC"/>
    <w:rsid w:val="00B91C7D"/>
    <w:rsid w:val="00B94D2F"/>
    <w:rsid w:val="00B94E7E"/>
    <w:rsid w:val="00BC2817"/>
    <w:rsid w:val="00BC509E"/>
    <w:rsid w:val="00BF12F3"/>
    <w:rsid w:val="00BF19FF"/>
    <w:rsid w:val="00C028D9"/>
    <w:rsid w:val="00C119F4"/>
    <w:rsid w:val="00C16CA8"/>
    <w:rsid w:val="00C318F6"/>
    <w:rsid w:val="00C408E6"/>
    <w:rsid w:val="00C46064"/>
    <w:rsid w:val="00C46E5F"/>
    <w:rsid w:val="00C47DB4"/>
    <w:rsid w:val="00C52B0D"/>
    <w:rsid w:val="00C60D62"/>
    <w:rsid w:val="00C6203D"/>
    <w:rsid w:val="00C634C1"/>
    <w:rsid w:val="00C65616"/>
    <w:rsid w:val="00C676BF"/>
    <w:rsid w:val="00C756BA"/>
    <w:rsid w:val="00C850D7"/>
    <w:rsid w:val="00C85DD7"/>
    <w:rsid w:val="00C8783B"/>
    <w:rsid w:val="00C90BAC"/>
    <w:rsid w:val="00CA0834"/>
    <w:rsid w:val="00CA5306"/>
    <w:rsid w:val="00CA6CBE"/>
    <w:rsid w:val="00CB5745"/>
    <w:rsid w:val="00CC2F20"/>
    <w:rsid w:val="00CC53F9"/>
    <w:rsid w:val="00CD3F28"/>
    <w:rsid w:val="00CD44DB"/>
    <w:rsid w:val="00D03998"/>
    <w:rsid w:val="00D100F4"/>
    <w:rsid w:val="00D1235E"/>
    <w:rsid w:val="00D165F9"/>
    <w:rsid w:val="00D23368"/>
    <w:rsid w:val="00D24B56"/>
    <w:rsid w:val="00D30F18"/>
    <w:rsid w:val="00D31E07"/>
    <w:rsid w:val="00D335FC"/>
    <w:rsid w:val="00D36C56"/>
    <w:rsid w:val="00D44325"/>
    <w:rsid w:val="00D523D5"/>
    <w:rsid w:val="00D610B9"/>
    <w:rsid w:val="00D63A5A"/>
    <w:rsid w:val="00D65CED"/>
    <w:rsid w:val="00D6721A"/>
    <w:rsid w:val="00D77C77"/>
    <w:rsid w:val="00D80200"/>
    <w:rsid w:val="00D829B2"/>
    <w:rsid w:val="00DA2D21"/>
    <w:rsid w:val="00DB233A"/>
    <w:rsid w:val="00DB3D99"/>
    <w:rsid w:val="00DB57F7"/>
    <w:rsid w:val="00DC047D"/>
    <w:rsid w:val="00DC1836"/>
    <w:rsid w:val="00DC5F55"/>
    <w:rsid w:val="00DE0939"/>
    <w:rsid w:val="00DE6793"/>
    <w:rsid w:val="00DF19F7"/>
    <w:rsid w:val="00DF6FD3"/>
    <w:rsid w:val="00E04C0F"/>
    <w:rsid w:val="00E1587F"/>
    <w:rsid w:val="00E35154"/>
    <w:rsid w:val="00E43A94"/>
    <w:rsid w:val="00E54DEA"/>
    <w:rsid w:val="00E64612"/>
    <w:rsid w:val="00E65FD9"/>
    <w:rsid w:val="00E86A9B"/>
    <w:rsid w:val="00E939DC"/>
    <w:rsid w:val="00E973F5"/>
    <w:rsid w:val="00EA32BE"/>
    <w:rsid w:val="00EC37F0"/>
    <w:rsid w:val="00ED5EEF"/>
    <w:rsid w:val="00EE283E"/>
    <w:rsid w:val="00EE5DEF"/>
    <w:rsid w:val="00EF415A"/>
    <w:rsid w:val="00EF63BD"/>
    <w:rsid w:val="00F07A63"/>
    <w:rsid w:val="00F22B4D"/>
    <w:rsid w:val="00F25118"/>
    <w:rsid w:val="00F319FF"/>
    <w:rsid w:val="00F326A6"/>
    <w:rsid w:val="00F36DFE"/>
    <w:rsid w:val="00F36E97"/>
    <w:rsid w:val="00F41352"/>
    <w:rsid w:val="00F41807"/>
    <w:rsid w:val="00F45C19"/>
    <w:rsid w:val="00F4651D"/>
    <w:rsid w:val="00F47F8F"/>
    <w:rsid w:val="00F617FD"/>
    <w:rsid w:val="00F72497"/>
    <w:rsid w:val="00F73FF5"/>
    <w:rsid w:val="00F7646E"/>
    <w:rsid w:val="00F80DFC"/>
    <w:rsid w:val="00F8326A"/>
    <w:rsid w:val="00F855D3"/>
    <w:rsid w:val="00F93897"/>
    <w:rsid w:val="00FA05F0"/>
    <w:rsid w:val="00FA58E9"/>
    <w:rsid w:val="00FB39DC"/>
    <w:rsid w:val="00FC348A"/>
    <w:rsid w:val="00FC6298"/>
    <w:rsid w:val="00FC7C52"/>
    <w:rsid w:val="00FC7E5D"/>
    <w:rsid w:val="00FD3BB9"/>
    <w:rsid w:val="00FF6FF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 w:type="paragraph">
    <w:name w:val="Body Text"/>
    <w:basedOn w:val="Normal"/>
    <w:link w:val="TijelotekstaChar"/>
    <w:unhideWhenUsed/>
    <w:rsid w:val="00C676BF"/>
    <w:pPr>
      <w:spacing w:after="120"/>
    </w:pPr>
  </w:style>
  <w:style w:customStyle="true" w:styleId="TijelotekstaChar" w:type="character">
    <w:name w:val="Tijelo teksta Char"/>
    <w:basedOn w:val="Zadanifontodlomka"/>
    <w:link w:val="Tijeloteksta"/>
    <w:rsid w:val="00C676BF"/>
    <w:rPr>
      <w:sz w:val="24"/>
      <w:szCs w:val="24"/>
    </w:rPr>
  </w:style>
  <w:style w:styleId="Tekstrezerviranogmjesta" w:type="character">
    <w:name w:val="Placeholder Text"/>
    <w:basedOn w:val="Zadanifontodlomka"/>
    <w:uiPriority w:val="99"/>
    <w:semiHidden/>
    <w:rsid w:val="001E6222"/>
    <w:rPr>
      <w:color w:val="808080"/>
      <w:bdr w:space="0" w:sz="0" w:color="auto" w:val="none"/>
      <w:shd w:fill="auto" w:color="auto" w:val="clear"/>
    </w:rPr>
  </w:style>
  <w:style w:customStyle="true" w:styleId="eSPISCCParagraphDefaultFont" w:type="character">
    <w:name w:val="eSPIS_CC_Paragraph Default Font"/>
    <w:basedOn w:val="Zadanifontodlomka"/>
    <w:rsid w:val="001E622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6222"/>
    <w:rPr>
      <w:bdr w:space="0" w:sz="0" w:color="auto" w:val="none"/>
      <w:shd w:fill="FFFFCC" w:color="auto" w:val="clear"/>
      <w:lang w:val="hr-HR"/>
    </w:rPr>
  </w:style>
  <w:style w:customStyle="true" w:styleId="PozadinaSvijetloCrvena" w:type="character">
    <w:name w:val="Pozadina_SvijetloCrvena"/>
    <w:basedOn w:val="eSPISCCParagraphDefaultFont"/>
    <w:rsid w:val="001E622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622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 w:type="paragraph">
    <w:name w:val="Body Text"/>
    <w:basedOn w:val="Normal"/>
    <w:link w:val="TijelotekstaChar"/>
    <w:unhideWhenUsed/>
    <w:rsid w:val="00C676BF"/>
    <w:pPr>
      <w:spacing w:after="120"/>
    </w:pPr>
  </w:style>
  <w:style w:customStyle="1" w:styleId="TijelotekstaChar" w:type="character">
    <w:name w:val="Tijelo teksta Char"/>
    <w:basedOn w:val="Zadanifontodlomka"/>
    <w:link w:val="Tijeloteksta"/>
    <w:rsid w:val="00C676BF"/>
    <w:rPr>
      <w:sz w:val="24"/>
      <w:szCs w:val="24"/>
    </w:rPr>
  </w:style>
  <w:style w:styleId="Tekstrezerviranogmjesta" w:type="character">
    <w:name w:val="Placeholder Text"/>
    <w:basedOn w:val="Zadanifontodlomka"/>
    <w:uiPriority w:val="99"/>
    <w:semiHidden/>
    <w:rsid w:val="001E6222"/>
    <w:rPr>
      <w:color w:val="808080"/>
      <w:bdr w:color="auto" w:space="0" w:sz="0" w:val="none"/>
      <w:shd w:color="auto" w:fill="auto" w:val="clear"/>
    </w:rPr>
  </w:style>
  <w:style w:customStyle="1" w:styleId="eSPISCCParagraphDefaultFont" w:type="character">
    <w:name w:val="eSPIS_CC_Paragraph Default Font"/>
    <w:basedOn w:val="Zadanifontodlomka"/>
    <w:rsid w:val="001E622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6222"/>
    <w:rPr>
      <w:bdr w:color="auto" w:space="0" w:sz="0" w:val="none"/>
      <w:shd w:color="auto" w:fill="FFFFCC" w:val="clear"/>
      <w:lang w:val="hr-HR"/>
    </w:rPr>
  </w:style>
  <w:style w:customStyle="1" w:styleId="PozadinaSvijetloCrvena" w:type="character">
    <w:name w:val="Pozadina_SvijetloCrvena"/>
    <w:basedOn w:val="eSPISCCParagraphDefaultFont"/>
    <w:rsid w:val="001E622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622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3796959">
      <w:bodyDiv w:val="true"/>
      <w:marLeft w:val="0"/>
      <w:marRight w:val="0"/>
      <w:marTop w:val="0"/>
      <w:marBottom w:val="0"/>
      <w:divBdr>
        <w:top w:space="0" w:sz="0" w:color="auto" w:val="none"/>
        <w:left w:space="0" w:sz="0" w:color="auto" w:val="none"/>
        <w:bottom w:space="0" w:sz="0" w:color="auto" w:val="none"/>
        <w:right w:space="0" w:sz="0" w:color="auto" w:val="none"/>
      </w:divBdr>
    </w:div>
    <w:div w:id="14692778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srpnja 2018.</izvorni_sadrzaj>
    <derivirana_varijabla naziv="DomainObject.DatumDonosenjaOdluke_1">2.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Dario</izvorni_sadrzaj>
    <derivirana_varijabla naziv="DomainObject.DonositeljOdluke.Ime_1">Dario</derivirana_varijabla>
  </DomainObject.DonositeljOdluke.Ime>
  <DomainObject.DonositeljOdluke.Prezime>
    <izvorni_sadrzaj>Farčić</izvorni_sadrzaj>
    <derivirana_varijabla naziv="DomainObject.DonositeljOdluke.Prezime_1">Farčić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840</izvorni_sadrzaj>
    <derivirana_varijabla naziv="DomainObject.Predmet.Broj_1">840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rujna 2017.</izvorni_sadrzaj>
    <derivirana_varijabla naziv="DomainObject.Predmet.DatumOsnivanja_1">21. rujna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10000.00</izvorni_sadrzaj>
    <derivirana_varijabla naziv="DomainObject.Predmet.InicijalnaVrijednost_1">10000.00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POTRAŽNICA</izvorni_sadrzaj>
    <derivirana_varijabla naziv="DomainObject.Predmet.Opis_1">POTRAŽNICA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P-840/2017</izvorni_sadrzaj>
    <derivirana_varijabla naziv="DomainObject.Predmet.OznakaBroj_1">P-840/2017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Ivo Stanković; Marko Stanković; Marin Matulović; Rina Pandžić; Marik Zenira; Marija Šegedin; Marija Curać; Vinka Curać; Luca Volarević; Ivan Curać; Nikola Cuarć; Anđelka Lušičić; Nedim Bzik; Centar za socijalnu skrb Korčula; Republika Hrvatska</izvorni_sadrzaj>
    <derivirana_varijabla naziv="DomainObject.Predmet.ProtustrankaFormated_1">  Ivo Stanković; Marko Stanković; Marin Matulović; Rina Pandžić; Marik Zenira; Marija Šegedin; Marija Curać; Vinka Curać; Luca Volarević; Ivan Curać; Nikola Cuarć; Anđelka Lušičić; Nedim Bzik; Centar za socijalnu skrb Korčula; Republika Hrvatska</derivirana_varijabla>
  </DomainObject.Predmet.ProtustrankaFormated>
  <DomainObject.Predmet.ProtustrankaFormatedOIB>
    <izvorni_sadrzaj>  Ivo Stanković, OIB 13588845388; Marko Stanković, OIB 62134377855; Marin Matulović, OIB 22940244164; Rina Pandžić; Marik Zenira; Marija Šegedin, OIB 57339743482; Marija Curać, OIB 67512462527; Vinka Curać; Luca Volarević, OIB 92322187510; Ivan Curać; Nikola Cuarć; Anđelka Lušičić, OIB 41768929417; Nedim Bzik; Centar za socijalnu skrb Korčula; Republika Hrvatska</izvorni_sadrzaj>
    <derivirana_varijabla naziv="DomainObject.Predmet.ProtustrankaFormatedOIB_1">  Ivo Stanković, OIB 13588845388; Marko Stanković, OIB 62134377855; Marin Matulović, OIB 22940244164; Rina Pandžić; Marik Zenira; Marija Šegedin, OIB 57339743482; Marija Curać, OIB 67512462527; Vinka Curać; Luca Volarević, OIB 92322187510; Ivan Curać; Nikola Cuarć; Anđelka Lušičić, OIB 41768929417; Nedim Bzik; Centar za socijalnu skrb Korčula; Republika Hrvatska</derivirana_varijabla>
  </DomainObject.Predmet.ProtustrankaFormatedOIB>
  <DomainObject.Predmet.ProtustrankaFormatedWithAdress>
    <izvorni_sadrzaj> Ivo Stanković, LUMBARDA 194 A (ranije: LUMBARDA, LUMBARDA, 194/1), 20260 Lumbarda; Marko Stanković, Žrnovo 318, 20275 Žrnovo; Marin Matulović, Reinsberg Strasse 69 0, Berlin; Rina Pandžić, 17 Rimfire Walk, 3032 Maribyrnong; Marik Zenira, Wollzeile 21/17, 1010 Wien; Marija Šegedin, Viganj 214, 20267 Viganj; Marija Curać, Žrnovo 317, 20275 Žrnovo; Vinka Curać, bb, 20275 Žrnovo; Luca Volarević, Žrnovo 163, 20275 Žrnovo; Ivan Curać, 54 Lonsdale Cres, Rongotai, 6022 Wellington; Nikola Cuarć; Anđelka Lušičić, Obala 2 6, 20270 Vela Luka; Nedim Bzik; Centar za socijalnu skrb Korčula, Šetalište Frana Kršinića 50, 20260 Korčula; Republika Hrvatska</izvorni_sadrzaj>
    <derivirana_varijabla naziv="DomainObject.Predmet.ProtustrankaFormatedWithAdress_1"> Ivo Stanković, LUMBARDA 194 A (ranije: LUMBARDA, LUMBARDA, 194/1), 20260 Lumbarda; Marko Stanković, Žrnovo 318, 20275 Žrnovo; Marin Matulović, Reinsberg Strasse 69 0, Berlin; Rina Pandžić, 17 Rimfire Walk, 3032 Maribyrnong; Marik Zenira, Wollzeile 21/17, 1010 Wien; Marija Šegedin, Viganj 214, 20267 Viganj; Marija Curać, Žrnovo 317, 20275 Žrnovo; Vinka Curać, bb, 20275 Žrnovo; Luca Volarević, Žrnovo 163, 20275 Žrnovo; Ivan Curać, 54 Lonsdale Cres, Rongotai, 6022 Wellington; Nikola Cuarć; Anđelka Lušičić, Obala 2 6, 20270 Vela Luka; Nedim Bzik; Centar za socijalnu skrb Korčula, Šetalište Frana Kršinića 50, 20260 Korčula; Republika Hrvatska</derivirana_varijabla>
  </DomainObject.Predmet.ProtustrankaFormatedWithAdress>
  <DomainObject.Predmet.ProtustrankaFormatedWithAdressOIB>
    <izvorni_sadrzaj> Ivo Stanković, OIB 13588845388, LUMBARDA 194 A (ranije: LUMBARDA, LUMBARDA, 194/1), 20260 Lumbarda; Marko Stanković, OIB 62134377855, Žrnovo 318, 20275 Žrnovo; Marin Matulović, OIB 22940244164, Reinsberg Strasse 69 0, Berlin; Rina Pandžić, 17 Rimfire Walk, 3032 Maribyrnong; Marik Zenira, Wollzeile 21/17, 1010 Wien; Marija Šegedin, OIB 57339743482, Viganj 214, 20267 Viganj; Marija Curać, OIB 67512462527, Žrnovo 317, 20275 Žrnovo; Vinka Curać, bb, 20275 Žrnovo; Luca Volarević, OIB 92322187510, Žrnovo 163, 20275 Žrnovo; Ivan Curać, 54 Lonsdale Cres, Rongotai, 6022 Wellington; Nikola Cuarć; Anđelka Lušičić, OIB 41768929417, Obala 2 6, 20270 Vela Luka; Nedim Bzik; Centar za socijalnu skrb Korčula, Šetalište Frana Kršinića 50, 20260 Korčula; Republika Hrvatska</izvorni_sadrzaj>
    <derivirana_varijabla naziv="DomainObject.Predmet.ProtustrankaFormatedWithAdressOIB_1"> Ivo Stanković, OIB 13588845388, LUMBARDA 194 A (ranije: LUMBARDA, LUMBARDA, 194/1), 20260 Lumbarda; Marko Stanković, OIB 62134377855, Žrnovo 318, 20275 Žrnovo; Marin Matulović, OIB 22940244164, Reinsberg Strasse 69 0, Berlin; Rina Pandžić, 17 Rimfire Walk, 3032 Maribyrnong; Marik Zenira, Wollzeile 21/17, 1010 Wien; Marija Šegedin, OIB 57339743482, Viganj 214, 20267 Viganj; Marija Curać, OIB 67512462527, Žrnovo 317, 20275 Žrnovo; Vinka Curać, bb, 20275 Žrnovo; Luca Volarević, OIB 92322187510, Žrnovo 163, 20275 Žrnovo; Ivan Curać, 54 Lonsdale Cres, Rongotai, 6022 Wellington; Nikola Cuarć; Anđelka Lušičić, OIB 41768929417, Obala 2 6, 20270 Vela Luka; Nedim Bzik; Centar za socijalnu skrb Korčula, Šetalište Frana Kršinića 50, 20260 Korčula; Republika Hrvatska</derivirana_varijabla>
  </DomainObject.Predmet.ProtustrankaFormatedWithAdressOIB>
  <DomainObject.Predmet.ProtustrankaWithAdress>
    <izvorni_sadrzaj>Ivo Stanković LUMBARDA 194 A (ranije: LUMBARDA, LUMBARDA, 194/1), 20260 Lumbarda, Marko Stanković Žrnovo 318, 20275 Žrnovo, Marin Matulović Reinsberg Strasse 69 0, Berlin, Rina Pandžić 17 Rimfire Walk, 3032 Maribyrnong, Marik Zenira Wollzeile 21/17, 1010 Wien, Marija Šegedin Viganj 214, 20267 Viganj, Marija Curać Žrnovo 317, 20275 Žrnovo, Vinka Curać bb, 20275 Žrnovo, Luca Volarević Žrnovo 163, 20275 Žrnovo, Ivan Curać 54 Lonsdale Cres, Rongotai, 6022 Wellington, Nikola Cuarć , Anđelka Lušičić Obala 2 6, 20270 Vela Luka, Nedim Bzik , Centar za socijalnu skrb Korčula Šetalište Frana Kršinića 50, 20260 Korčula, Republika Hrvatska </izvorni_sadrzaj>
    <derivirana_varijabla naziv="DomainObject.Predmet.ProtustrankaWithAdress_1">Ivo Stanković LUMBARDA 194 A (ranije: LUMBARDA, LUMBARDA, 194/1), 20260 Lumbarda, Marko Stanković Žrnovo 318, 20275 Žrnovo, Marin Matulović Reinsberg Strasse 69 0, Berlin, Rina Pandžić 17 Rimfire Walk, 3032 Maribyrnong, Marik Zenira Wollzeile 21/17, 1010 Wien, Marija Šegedin Viganj 214, 20267 Viganj, Marija Curać Žrnovo 317, 20275 Žrnovo, Vinka Curać bb, 20275 Žrnovo, Luca Volarević Žrnovo 163, 20275 Žrnovo, Ivan Curać 54 Lonsdale Cres, Rongotai, 6022 Wellington, Nikola Cuarć , Anđelka Lušičić Obala 2 6, 20270 Vela Luka, Nedim Bzik , Centar za socijalnu skrb Korčula Šetalište Frana Kršinića 50, 20260 Korčula, Republika Hrvatska </derivirana_varijabla>
  </DomainObject.Predmet.ProtustrankaWithAdress>
  <DomainObject.Predmet.ProtustrankaWithAdressOIB>
    <izvorni_sadrzaj>Ivo Stanković, OIB 13588845388, LUMBARDA 194 A (ranije: LUMBARDA, LUMBARDA, 194/1), 20260 Lumbarda, Marko Stanković, OIB 62134377855, Žrnovo 318, 20275 Žrnovo, Marin Matulović, OIB 22940244164, Reinsberg Strasse 69 0, Berlin, Rina Pandžić, 17 Rimfire Walk, 3032 Maribyrnong, Marik Zenira, Wollzeile 21/17, 1010 Wien, Marija Šegedin, OIB 57339743482, Viganj 214, 20267 Viganj, Marija Curać, OIB 67512462527, Žrnovo 317, 20275 Žrnovo, Vinka Curać, bb, 20275 Žrnovo, Luca Volarević, OIB 92322187510, Žrnovo 163, 20275 Žrnovo, Ivan Curać, 54 Lonsdale Cres, Rongotai, 6022 Wellington, Nikola Cuarć, Anđelka Lušičić, OIB 41768929417, Obala 2 6, 20270 Vela Luka, Nedim Bzik, Centar za socijalnu skrb Korčula, Šetalište Frana Kršinića 50, 20260 Korčula, Republika Hrvatska</izvorni_sadrzaj>
    <derivirana_varijabla naziv="DomainObject.Predmet.ProtustrankaWithAdressOIB_1">Ivo Stanković, OIB 13588845388, LUMBARDA 194 A (ranije: LUMBARDA, LUMBARDA, 194/1), 20260 Lumbarda, Marko Stanković, OIB 62134377855, Žrnovo 318, 20275 Žrnovo, Marin Matulović, OIB 22940244164, Reinsberg Strasse 69 0, Berlin, Rina Pandžić, 17 Rimfire Walk, 3032 Maribyrnong, Marik Zenira, Wollzeile 21/17, 1010 Wien, Marija Šegedin, OIB 57339743482, Viganj 214, 20267 Viganj, Marija Curać, OIB 67512462527, Žrnovo 317, 20275 Žrnovo, Vinka Curać, bb, 20275 Žrnovo, Luca Volarević, OIB 92322187510, Žrnovo 163, 20275 Žrnovo, Ivan Curać, 54 Lonsdale Cres, Rongotai, 6022 Wellington, Nikola Cuarć, Anđelka Lušičić, OIB 41768929417, Obala 2 6, 20270 Vela Luka, Nedim Bzik, Centar za socijalnu skrb Korčula, Šetalište Frana Kršinića 50, 20260 Korčula, Republika Hrvatska</derivirana_varijabla>
  </DomainObject.Predmet.ProtustrankaWithAdressOIB>
  <DomainObject.Predmet.ProtustrankaNazivFormated>
    <izvorni_sadrzaj>Ivo Stanković,Marko Stanković,Marin Matulović,Rina Pandžić,Marik Zenira,Marija Šegedin,Marija Curać,Vinka Curać,Luca Volarević,Ivan Curać,Nikola Cuarć,Anđelka Lušičić,Nedim Bzik,Centar za socijalnu skrb Korčula,Republika Hrvatska</izvorni_sadrzaj>
    <derivirana_varijabla naziv="DomainObject.Predmet.ProtustrankaNazivFormated_1">Ivo Stanković,Marko Stanković,Marin Matulović,Rina Pandžić,Marik Zenira,Marija Šegedin,Marija Curać,Vinka Curać,Luca Volarević,Ivan Curać,Nikola Cuarć,Anđelka Lušičić,Nedim Bzik,Centar za socijalnu skrb Korčula,Republika Hrvatska</derivirana_varijabla>
  </DomainObject.Predmet.ProtustrankaNazivFormated>
  <DomainObject.Predmet.ProtustrankaNazivFormatedOIB>
    <izvorni_sadrzaj>Ivo Stanković, OIB 13588845388,Marko Stanković, OIB 62134377855,Marin Matulović, OIB 22940244164,Rina Pandžić,Marik Zenira,Marija Šegedin, OIB 57339743482,Marija Curać, OIB 67512462527,Vinka Curać,Luca Volarević, OIB 92322187510,Ivan Curać,Nikola Cuarć,Anđelka Lušičić, OIB 41768929417,Nedim Bzik,Centar za socijalnu skrb Korčula,Republika Hrvatska</izvorni_sadrzaj>
    <derivirana_varijabla naziv="DomainObject.Predmet.ProtustrankaNazivFormatedOIB_1">Ivo Stanković, OIB 13588845388,Marko Stanković, OIB 62134377855,Marin Matulović, OIB 22940244164,Rina Pandžić,Marik Zenira,Marija Šegedin, OIB 57339743482,Marija Curać, OIB 67512462527,Vinka Curać,Luca Volarević, OIB 92322187510,Ivan Curać,Nikola Cuarć,Anđelka Lušičić, OIB 41768929417,Nedim Bzik,Centar za socijalnu skrb Korčula,Republika Hrvatska</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34</izvorni_sadrzaj>
    <derivirana_varijabla naziv="DomainObject.Predmet.Referada.Naziv_1">referada 34</derivirana_varijabla>
  </DomainObject.Predmet.Referada.Naziv>
  <DomainObject.Predmet.Referada.Oznaka>
    <izvorni_sadrzaj>ref 34</izvorni_sadrzaj>
    <derivirana_varijabla naziv="DomainObject.Predmet.Referada.Oznaka_1">ref 34</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Općinski sud u Dubrovniku</izvorni_sadrzaj>
    <derivirana_varijabla naziv="DomainObject.Predmet.Referada.Sud.Naziv_1">Općinski sud u Dubrovniku</derivirana_varijabla>
  </DomainObject.Predmet.Referada.Sud.Naziv>
  <DomainObject.Predmet.Referada.Sudac>
    <izvorni_sadrzaj>Dario Farčić</izvorni_sadrzaj>
    <derivirana_varijabla naziv="DomainObject.Predmet.Referada.Sudac_1">Dario Farčić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Franci Curać</izvorni_sadrzaj>
    <derivirana_varijabla naziv="DomainObject.Predmet.StrankaFormated_1">  Franci Curać</derivirana_varijabla>
  </DomainObject.Predmet.StrankaFormated>
  <DomainObject.Predmet.StrankaFormatedOIB>
    <izvorni_sadrzaj>  Franci Curać, OIB 72848800776</izvorni_sadrzaj>
    <derivirana_varijabla naziv="DomainObject.Predmet.StrankaFormatedOIB_1">  Franci Curać, OIB 72848800776</derivirana_varijabla>
  </DomainObject.Predmet.StrankaFormatedOIB>
  <DomainObject.Predmet.StrankaFormatedWithAdress>
    <izvorni_sadrzaj> Franci Curać, Žrnovo 477, 20275 Žrnovo</izvorni_sadrzaj>
    <derivirana_varijabla naziv="DomainObject.Predmet.StrankaFormatedWithAdress_1"> Franci Curać, Žrnovo 477, 20275 Žrnovo</derivirana_varijabla>
  </DomainObject.Predmet.StrankaFormatedWithAdress>
  <DomainObject.Predmet.StrankaFormatedWithAdressOIB>
    <izvorni_sadrzaj> Franci Curać, OIB 72848800776, Žrnovo 477, 20275 Žrnovo</izvorni_sadrzaj>
    <derivirana_varijabla naziv="DomainObject.Predmet.StrankaFormatedWithAdressOIB_1"> Franci Curać, OIB 72848800776, Žrnovo 477, 20275 Žrnovo</derivirana_varijabla>
  </DomainObject.Predmet.StrankaFormatedWithAdressOIB>
  <DomainObject.Predmet.StrankaWithAdress>
    <izvorni_sadrzaj>Franci Curać Žrnovo 477,20275 Žrnovo</izvorni_sadrzaj>
    <derivirana_varijabla naziv="DomainObject.Predmet.StrankaWithAdress_1">Franci Curać Žrnovo 477,20275 Žrnovo</derivirana_varijabla>
  </DomainObject.Predmet.StrankaWithAdress>
  <DomainObject.Predmet.StrankaWithAdressOIB>
    <izvorni_sadrzaj>Franci Curać, OIB 72848800776, Žrnovo 477,20275 Žrnovo</izvorni_sadrzaj>
    <derivirana_varijabla naziv="DomainObject.Predmet.StrankaWithAdressOIB_1">Franci Curać, OIB 72848800776, Žrnovo 477,20275 Žrnovo</derivirana_varijabla>
  </DomainObject.Predmet.StrankaWithAdressOIB>
  <DomainObject.Predmet.StrankaNazivFormated>
    <izvorni_sadrzaj>Franci Curać</izvorni_sadrzaj>
    <derivirana_varijabla naziv="DomainObject.Predmet.StrankaNazivFormated_1">Franci Curać</derivirana_varijabla>
  </DomainObject.Predmet.StrankaNazivFormated>
  <DomainObject.Predmet.StrankaNazivFormatedOIB>
    <izvorni_sadrzaj>Franci Curać, OIB 72848800776</izvorni_sadrzaj>
    <derivirana_varijabla naziv="DomainObject.Predmet.StrankaNazivFormatedOIB_1">Franci Curać, OIB 72848800776</derivirana_varijabla>
  </DomainObject.Predmet.StrankaNazivFormatedOIB>
  <DomainObject.Predmet.Sud.Adresa.Naselje>
    <izvorni_sadrzaj>Korčula</izvorni_sadrzaj>
    <derivirana_varijabla naziv="DomainObject.Predmet.Sud.Adresa.Naselje_1">Korčula</derivirana_varijabla>
  </DomainObject.Predmet.Sud.Adresa.Naselje>
  <DomainObject.Predmet.Sud.Adresa.NaseljeLokativ>
    <izvorni_sadrzaj>Korčuli</izvorni_sadrzaj>
    <derivirana_varijabla naziv="DomainObject.Predmet.Sud.Adresa.NaseljeLokativ_1">Korčuli</derivirana_varijabla>
  </DomainObject.Predmet.Sud.Adresa.NaseljeLokativ>
  <DomainObject.Predmet.Sud.Adresa.PostBroj>
    <izvorni_sadrzaj>20260</izvorni_sadrzaj>
    <derivirana_varijabla naziv="DomainObject.Predmet.Sud.Adresa.PostBroj_1">20260</derivirana_varijabla>
  </DomainObject.Predmet.Sud.Adresa.PostBroj>
  <DomainObject.Predmet.Sud.Adresa.UlicaIKBR>
    <izvorni_sadrzaj>Put Sv. Nikole</izvorni_sadrzaj>
    <derivirana_varijabla naziv="DomainObject.Predmet.Sud.Adresa.UlicaIKBR_1">Put Sv. Nikole</derivirana_varijabla>
  </DomainObject.Predmet.Sud.Adresa.UlicaIKBR>
  <DomainObject.Predmet.Sud.Naziv>
    <izvorni_sadrzaj>Općinski sud u Dubrovniku - Stalna služba u Korčuli</izvorni_sadrzaj>
    <derivirana_varijabla naziv="DomainObject.Predmet.Sud.Naziv_1">Općinski sud u Dubrovniku - Stalna služba u Korčuli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34</izvorni_sadrzaj>
    <derivirana_varijabla naziv="DomainObject.Predmet.TrenutnaLokacijaSpisa.Naziv_1">referada 34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Dubrovniku</izvorni_sadrzaj>
    <derivirana_varijabla naziv="DomainObject.Predmet.TrenutnaLokacijaSpisa.Sud.Naziv_1">Općinski sud u Dubrovniku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Parnična pisarnica Korčula</izvorni_sadrzaj>
    <derivirana_varijabla naziv="DomainObject.Predmet.UstrojstvenaJedinicaVodi.Naziv_1">Parnična pisarnica Korčula</derivirana_varijabla>
  </DomainObject.Predmet.UstrojstvenaJedinicaVodi.Naziv>
  <DomainObject.Predmet.UstrojstvenaJedinicaVodi.Oznaka>
    <izvorni_sadrzaj>Parničana</izvorni_sadrzaj>
    <derivirana_varijabla naziv="DomainObject.Predmet.UstrojstvenaJedinicaVodi.Oznaka_1">Parničana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Dubrovniku</izvorni_sadrzaj>
    <derivirana_varijabla naziv="DomainObject.Predmet.UstrojstvenaJedinicaVodi.Sud.Naziv_1">Općinski sud u Dubrovniku</derivirana_varijabla>
  </DomainObject.Predmet.UstrojstvenaJedinicaVodi.Sud.Naziv>
  <DomainObject.Predmet.VrstaSpora.Naziv>
    <izvorni_sadrzaj>Stvarno - Pravo vlasništva nekretnine</izvorni_sadrzaj>
    <derivirana_varijabla naziv="DomainObject.Predmet.VrstaSpora.Naziv_1">Stvarno - Pravo vlasništva nekretnine</derivirana_varijabla>
  </DomainObject.Predmet.VrstaSpora.Naziv>
  <DomainObject.Predmet.Zapisnicar>
    <izvorni_sadrzaj>Ivana Tomašić</izvorni_sadrzaj>
    <derivirana_varijabla naziv="DomainObject.Predmet.Zapisnicar_1">Ivana Tomašić</derivirana_varijabla>
  </DomainObject.Predmet.Zapisnicar>
  <DomainObject.Predmet.StrankaListFormated>
    <izvorni_sadrzaj>
      <item>Franci Curać</item>
    </izvorni_sadrzaj>
    <derivirana_varijabla naziv="DomainObject.Predmet.StrankaListFormated_1">
      <item>Franci Curać</item>
    </derivirana_varijabla>
  </DomainObject.Predmet.StrankaListFormated>
  <DomainObject.Predmet.StrankaListFormatedOIB>
    <izvorni_sadrzaj>
      <item>Franci Curać, OIB 72848800776</item>
    </izvorni_sadrzaj>
    <derivirana_varijabla naziv="DomainObject.Predmet.StrankaListFormatedOIB_1">
      <item>Franci Curać, OIB 72848800776</item>
    </derivirana_varijabla>
  </DomainObject.Predmet.StrankaListFormatedOIB>
  <DomainObject.Predmet.StrankaListFormatedWithAdress>
    <izvorni_sadrzaj>
      <item>Franci Curać, Žrnovo 477, 20275 Žrnovo</item>
    </izvorni_sadrzaj>
    <derivirana_varijabla naziv="DomainObject.Predmet.StrankaListFormatedWithAdress_1">
      <item>Franci Curać, Žrnovo 477, 20275 Žrnovo</item>
    </derivirana_varijabla>
  </DomainObject.Predmet.StrankaListFormatedWithAdress>
  <DomainObject.Predmet.StrankaListFormatedWithAdressOIB>
    <izvorni_sadrzaj>
      <item>Franci Curać, OIB 72848800776, Žrnovo 477, 20275 Žrnovo</item>
    </izvorni_sadrzaj>
    <derivirana_varijabla naziv="DomainObject.Predmet.StrankaListFormatedWithAdressOIB_1">
      <item>Franci Curać, OIB 72848800776, Žrnovo 477, 20275 Žrnovo</item>
    </derivirana_varijabla>
  </DomainObject.Predmet.StrankaListFormatedWithAdressOIB>
  <DomainObject.Predmet.StrankaListNazivFormated>
    <izvorni_sadrzaj>
      <item>Franci Curać</item>
    </izvorni_sadrzaj>
    <derivirana_varijabla naziv="DomainObject.Predmet.StrankaListNazivFormated_1">
      <item>Franci Curać</item>
    </derivirana_varijabla>
  </DomainObject.Predmet.StrankaListNazivFormated>
  <DomainObject.Predmet.StrankaListNazivFormatedOIB>
    <izvorni_sadrzaj>
      <item>Franci Curać, OIB 72848800776</item>
    </izvorni_sadrzaj>
    <derivirana_varijabla naziv="DomainObject.Predmet.StrankaListNazivFormatedOIB_1">
      <item>Franci Curać, OIB 72848800776</item>
    </derivirana_varijabla>
  </DomainObject.Predmet.StrankaListNazivFormatedOIB>
  <DomainObject.Predmet.ProtuStrankaListFormated>
    <izvorni_sadrzaj>
      <item>Ivo Stanković</item>
      <item>Marko Stanković</item>
      <item>Marin Matulović</item>
      <item>Rina Pandžić</item>
      <item>Marik Zenira</item>
      <item>Marija Šegedin</item>
      <item>Marija Curać</item>
      <item>Vinka Curać</item>
      <item>Luca Volarević</item>
      <item>Ivan Curać</item>
      <item>Nikola Cuarć</item>
      <item>Anđelka Lušičić</item>
      <item>Nedim Bzik</item>
      <item>Centar za socijalnu skrb Korčula</item>
      <item>Republika Hrvatska</item>
    </izvorni_sadrzaj>
    <derivirana_varijabla naziv="DomainObject.Predmet.ProtuStrankaListFormated_1">
      <item>Ivo Stanković</item>
      <item>Marko Stanković</item>
      <item>Marin Matulović</item>
      <item>Rina Pandžić</item>
      <item>Marik Zenira</item>
      <item>Marija Šegedin</item>
      <item>Marija Curać</item>
      <item>Vinka Curać</item>
      <item>Luca Volarević</item>
      <item>Ivan Curać</item>
      <item>Nikola Cuarć</item>
      <item>Anđelka Lušičić</item>
      <item>Nedim Bzik</item>
      <item>Centar za socijalnu skrb Korčula</item>
      <item>Republika Hrvatska</item>
    </derivirana_varijabla>
  </DomainObject.Predmet.ProtuStrankaListFormated>
  <DomainObject.Predmet.ProtuStrankaListFormatedOIB>
    <izvorni_sadrzaj>
      <item>Ivo Stanković, OIB 13588845388</item>
      <item>Marko Stanković, OIB 62134377855</item>
      <item>Marin Matulović, OIB 22940244164</item>
      <item>Rina Pandžić</item>
      <item>Marik Zenira</item>
      <item>Marija Šegedin, OIB 57339743482</item>
      <item>Marija Curać, OIB 67512462527</item>
      <item>Vinka Curać</item>
      <item>Luca Volarević, OIB 92322187510</item>
      <item>Ivan Curać</item>
      <item>Nikola Cuarć</item>
      <item>Anđelka Lušičić, OIB 41768929417</item>
      <item>Nedim Bzik</item>
      <item>Centar za socijalnu skrb Korčula</item>
      <item>Republika Hrvatska</item>
    </izvorni_sadrzaj>
    <derivirana_varijabla naziv="DomainObject.Predmet.ProtuStrankaListFormatedOIB_1">
      <item>Ivo Stanković, OIB 13588845388</item>
      <item>Marko Stanković, OIB 62134377855</item>
      <item>Marin Matulović, OIB 22940244164</item>
      <item>Rina Pandžić</item>
      <item>Marik Zenira</item>
      <item>Marija Šegedin, OIB 57339743482</item>
      <item>Marija Curać, OIB 67512462527</item>
      <item>Vinka Curać</item>
      <item>Luca Volarević, OIB 92322187510</item>
      <item>Ivan Curać</item>
      <item>Nikola Cuarć</item>
      <item>Anđelka Lušičić, OIB 41768929417</item>
      <item>Nedim Bzik</item>
      <item>Centar za socijalnu skrb Korčula</item>
      <item>Republika Hrvatska</item>
    </derivirana_varijabla>
  </DomainObject.Predmet.ProtuStrankaListFormatedOIB>
  <DomainObject.Predmet.ProtuStrankaListFormatedWithAdress>
    <izvorni_sadrzaj>
      <item>Ivo Stanković, LUMBARDA 194 A (ranije: LUMBARDA, LUMBARDA, 194/1), 20260 Lumbarda</item>
      <item>Marko Stanković, Žrnovo 318, 20275 Žrnovo</item>
      <item>Marin Matulović, Reinsberg Strasse 69 0, Berlin</item>
      <item>Rina Pandžić, 17 Rimfire Walk, 3032 Maribyrnong</item>
      <item>Marik Zenira, Wollzeile 21/17, 1010 Wien</item>
      <item>Marija Šegedin, Viganj 214, 20267 Viganj</item>
      <item>Marija Curać, Žrnovo 317, 20275 Žrnovo</item>
      <item>Vinka Curać, bb, 20275 Žrnovo</item>
      <item>Luca Volarević, Žrnovo 163, 20275 Žrnovo</item>
      <item>Ivan Curać, 54 Lonsdale Cres, Rongotai, 6022 Wellington</item>
      <item>Nikola Cuarć</item>
      <item>Anđelka Lušičić, Obala 2 6, 20270 Vela Luka</item>
      <item>Nedim Bzik</item>
      <item>Centar za socijalnu skrb Korčula, Šetalište Frana Kršinića 50, 20260 Korčula</item>
      <item>Republika Hrvatska</item>
    </izvorni_sadrzaj>
    <derivirana_varijabla naziv="DomainObject.Predmet.ProtuStrankaListFormatedWithAdress_1">
      <item>Ivo Stanković, LUMBARDA 194 A (ranije: LUMBARDA, LUMBARDA, 194/1), 20260 Lumbarda</item>
      <item>Marko Stanković, Žrnovo 318, 20275 Žrnovo</item>
      <item>Marin Matulović, Reinsberg Strasse 69 0, Berlin</item>
      <item>Rina Pandžić, 17 Rimfire Walk, 3032 Maribyrnong</item>
      <item>Marik Zenira, Wollzeile 21/17, 1010 Wien</item>
      <item>Marija Šegedin, Viganj 214, 20267 Viganj</item>
      <item>Marija Curać, Žrnovo 317, 20275 Žrnovo</item>
      <item>Vinka Curać, bb, 20275 Žrnovo</item>
      <item>Luca Volarević, Žrnovo 163, 20275 Žrnovo</item>
      <item>Ivan Curać, 54 Lonsdale Cres, Rongotai, 6022 Wellington</item>
      <item>Nikola Cuarć</item>
      <item>Anđelka Lušičić, Obala 2 6, 20270 Vela Luka</item>
      <item>Nedim Bzik</item>
      <item>Centar za socijalnu skrb Korčula, Šetalište Frana Kršinića 50, 20260 Korčula</item>
      <item>Republika Hrvatska</item>
    </derivirana_varijabla>
  </DomainObject.Predmet.ProtuStrankaListFormatedWithAdress>
  <DomainObject.Predmet.ProtuStrankaListFormatedWithAdressOIB>
    <izvorni_sadrzaj>
      <item>Ivo Stanković, OIB 13588845388, LUMBARDA 194 A (ranije: LUMBARDA, LUMBARDA, 194/1), 20260 Lumbarda</item>
      <item>Marko Stanković, OIB 62134377855, Žrnovo 318, 20275 Žrnovo</item>
      <item>Marin Matulović, OIB 22940244164, Reinsberg Strasse 69 0, Berlin</item>
      <item>Rina Pandžić, 17 Rimfire Walk, 3032 Maribyrnong</item>
      <item>Marik Zenira, Wollzeile 21/17, 1010 Wien</item>
      <item>Marija Šegedin, OIB 57339743482, Viganj 214, 20267 Viganj</item>
      <item>Marija Curać, OIB 67512462527, Žrnovo 317, 20275 Žrnovo</item>
      <item>Vinka Curać, bb, 20275 Žrnovo</item>
      <item>Luca Volarević, OIB 92322187510, Žrnovo 163, 20275 Žrnovo</item>
      <item>Ivan Curać, 54 Lonsdale Cres, Rongotai, 6022 Wellington</item>
      <item>Nikola Cuarć</item>
      <item>Anđelka Lušičić, OIB 41768929417, Obala 2 6, 20270 Vela Luka</item>
      <item>Nedim Bzik</item>
      <item>Centar za socijalnu skrb Korčula, Šetalište Frana Kršinića 50, 20260 Korčula</item>
      <item>Republika Hrvatska</item>
    </izvorni_sadrzaj>
    <derivirana_varijabla naziv="DomainObject.Predmet.ProtuStrankaListFormatedWithAdressOIB_1">
      <item>Ivo Stanković, OIB 13588845388, LUMBARDA 194 A (ranije: LUMBARDA, LUMBARDA, 194/1), 20260 Lumbarda</item>
      <item>Marko Stanković, OIB 62134377855, Žrnovo 318, 20275 Žrnovo</item>
      <item>Marin Matulović, OIB 22940244164, Reinsberg Strasse 69 0, Berlin</item>
      <item>Rina Pandžić, 17 Rimfire Walk, 3032 Maribyrnong</item>
      <item>Marik Zenira, Wollzeile 21/17, 1010 Wien</item>
      <item>Marija Šegedin, OIB 57339743482, Viganj 214, 20267 Viganj</item>
      <item>Marija Curać, OIB 67512462527, Žrnovo 317, 20275 Žrnovo</item>
      <item>Vinka Curać, bb, 20275 Žrnovo</item>
      <item>Luca Volarević, OIB 92322187510, Žrnovo 163, 20275 Žrnovo</item>
      <item>Ivan Curać, 54 Lonsdale Cres, Rongotai, 6022 Wellington</item>
      <item>Nikola Cuarć</item>
      <item>Anđelka Lušičić, OIB 41768929417, Obala 2 6, 20270 Vela Luka</item>
      <item>Nedim Bzik</item>
      <item>Centar za socijalnu skrb Korčula, Šetalište Frana Kršinića 50, 20260 Korčula</item>
      <item>Republika Hrvatska</item>
    </derivirana_varijabla>
  </DomainObject.Predmet.ProtuStrankaListFormatedWithAdressOIB>
  <DomainObject.Predmet.ProtuStrankaListNazivFormated>
    <izvorni_sadrzaj>
      <item>Ivo Stanković</item>
      <item>Marko Stanković</item>
      <item>Marin Matulović</item>
      <item>Rina Pandžić</item>
      <item>Marik Zenira</item>
      <item>Marija Šegedin</item>
      <item>Marija Curać</item>
      <item>Vinka Curać</item>
      <item>Luca Volarević</item>
      <item>Ivan Curać</item>
      <item>Nikola Cuarć</item>
      <item>Anđelka Lušičić</item>
      <item>Nedim Bzik</item>
      <item>Centar za socijalnu skrb Korčula</item>
      <item>Republika Hrvatska</item>
    </izvorni_sadrzaj>
    <derivirana_varijabla naziv="DomainObject.Predmet.ProtuStrankaListNazivFormated_1">
      <item>Ivo Stanković</item>
      <item>Marko Stanković</item>
      <item>Marin Matulović</item>
      <item>Rina Pandžić</item>
      <item>Marik Zenira</item>
      <item>Marija Šegedin</item>
      <item>Marija Curać</item>
      <item>Vinka Curać</item>
      <item>Luca Volarević</item>
      <item>Ivan Curać</item>
      <item>Nikola Cuarć</item>
      <item>Anđelka Lušičić</item>
      <item>Nedim Bzik</item>
      <item>Centar za socijalnu skrb Korčula</item>
      <item>Republika Hrvatska</item>
    </derivirana_varijabla>
  </DomainObject.Predmet.ProtuStrankaListNazivFormated>
  <DomainObject.Predmet.ProtuStrankaListNazivFormatedOIB>
    <izvorni_sadrzaj>
      <item>Ivo Stanković, OIB 13588845388</item>
      <item>Marko Stanković, OIB 62134377855</item>
      <item>Marin Matulović, OIB 22940244164</item>
      <item>Rina Pandžić</item>
      <item>Marik Zenira</item>
      <item>Marija Šegedin, OIB 57339743482</item>
      <item>Marija Curać, OIB 67512462527</item>
      <item>Vinka Curać</item>
      <item>Luca Volarević, OIB 92322187510</item>
      <item>Ivan Curać</item>
      <item>Nikola Cuarć</item>
      <item>Anđelka Lušičić, OIB 41768929417</item>
      <item>Nedim Bzik</item>
      <item>Centar za socijalnu skrb Korčula</item>
      <item>Republika Hrvatska</item>
    </izvorni_sadrzaj>
    <derivirana_varijabla naziv="DomainObject.Predmet.ProtuStrankaListNazivFormatedOIB_1">
      <item>Ivo Stanković, OIB 13588845388</item>
      <item>Marko Stanković, OIB 62134377855</item>
      <item>Marin Matulović, OIB 22940244164</item>
      <item>Rina Pandžić</item>
      <item>Marik Zenira</item>
      <item>Marija Šegedin, OIB 57339743482</item>
      <item>Marija Curać, OIB 67512462527</item>
      <item>Vinka Curać</item>
      <item>Luca Volarević, OIB 92322187510</item>
      <item>Ivan Curać</item>
      <item>Nikola Cuarć</item>
      <item>Anđelka Lušičić, OIB 41768929417</item>
      <item>Nedim Bzik</item>
      <item>Centar za socijalnu skrb Korčula</item>
      <item>Republika Hrvatska</item>
    </derivirana_varijabla>
  </DomainObject.Predmet.ProtuStrankaListNazivFormatedOIB>
  <DomainObject.Predmet.OstaliListFormated>
    <izvorni_sadrzaj>
      <item>ODO Dubrovnik - stalna služba u Korčuli - Građansko upravni odjel</item>
      <item>Željko Šušak</item>
    </izvorni_sadrzaj>
    <derivirana_varijabla naziv="DomainObject.Predmet.OstaliListFormated_1">
      <item>ODO Dubrovnik - stalna služba u Korčuli - Građansko upravni odjel</item>
      <item>Željko Šušak</item>
    </derivirana_varijabla>
  </DomainObject.Predmet.OstaliListFormated>
  <DomainObject.Predmet.OstaliListFormatedOIB>
    <izvorni_sadrzaj>
      <item>ODO Dubrovnik - stalna služba u Korčuli - Građansko upravni odjel</item>
      <item>Željko Šušak, OIB 89933077644</item>
    </izvorni_sadrzaj>
    <derivirana_varijabla naziv="DomainObject.Predmet.OstaliListFormatedOIB_1">
      <item>ODO Dubrovnik - stalna služba u Korčuli - Građansko upravni odjel</item>
      <item>Željko Šušak, OIB 89933077644</item>
    </derivirana_varijabla>
  </DomainObject.Predmet.OstaliListFormatedOIB>
  <DomainObject.Predmet.OstaliListFormatedWithAdress>
    <izvorni_sadrzaj>
      <item>ODO Dubrovnik - stalna služba u Korčuli - Građansko upravni odjel</item>
      <item>Željko Šušak, Ulica 25 br. 1, 20270 Vela Luka</item>
    </izvorni_sadrzaj>
    <derivirana_varijabla naziv="DomainObject.Predmet.OstaliListFormatedWithAdress_1">
      <item>ODO Dubrovnik - stalna služba u Korčuli - Građansko upravni odjel</item>
      <item>Željko Šušak, Ulica 25 br. 1, 20270 Vela Luka</item>
    </derivirana_varijabla>
  </DomainObject.Predmet.OstaliListFormatedWithAdress>
  <DomainObject.Predmet.OstaliListFormatedWithAdressOIB>
    <izvorni_sadrzaj>
      <item>ODO Dubrovnik - stalna služba u Korčuli - Građansko upravni odjel</item>
      <item>Željko Šušak, OIB 89933077644, Ulica 25 br. 1, 20270 Vela Luka</item>
    </izvorni_sadrzaj>
    <derivirana_varijabla naziv="DomainObject.Predmet.OstaliListFormatedWithAdressOIB_1">
      <item>ODO Dubrovnik - stalna služba u Korčuli - Građansko upravni odjel</item>
      <item>Željko Šušak, OIB 89933077644, Ulica 25 br. 1, 20270 Vela Luka</item>
    </derivirana_varijabla>
  </DomainObject.Predmet.OstaliListFormatedWithAdressOIB>
  <DomainObject.Predmet.OstaliListNazivFormated>
    <izvorni_sadrzaj>
      <item>ODO Dubrovnik - stalna služba u Korčuli - Građansko upravni odjel</item>
      <item>Željko Šušak</item>
    </izvorni_sadrzaj>
    <derivirana_varijabla naziv="DomainObject.Predmet.OstaliListNazivFormated_1">
      <item>ODO Dubrovnik - stalna služba u Korčuli - Građansko upravni odjel</item>
      <item>Željko Šušak</item>
    </derivirana_varijabla>
  </DomainObject.Predmet.OstaliListNazivFormated>
  <DomainObject.Predmet.OstaliListNazivFormatedOIB>
    <izvorni_sadrzaj>
      <item>ODO Dubrovnik - stalna služba u Korčuli - Građansko upravni odjel</item>
      <item>Željko Šušak, OIB 89933077644</item>
    </izvorni_sadrzaj>
    <derivirana_varijabla naziv="DomainObject.Predmet.OstaliListNazivFormatedOIB_1">
      <item>ODO Dubrovnik - stalna služba u Korčuli - Građansko upravni odjel</item>
      <item>Željko Šušak, OIB 89933077644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Dubrovniku</izvorni_sadrzaj>
    <derivirana_varijabla naziv="DomainObject.Predmet.Sud.Parent.Naziv_1">Županijski sud u Dubrovniku</derivirana_varijabla>
  </DomainObject.Predmet.Sud.Parent.Naziv>
  <DomainObject.Datum>
    <izvorni_sadrzaj>2. srpnja 2018.</izvorni_sadrzaj>
    <derivirana_varijabla naziv="DomainObject.Datum_1">2. srpnja 2018.</derivirana_varijabla>
  </DomainObject.Datum>
  <DomainObject.PoslovniBrojDokumenta>
    <izvorni_sadrzaj/>
    <derivirana_varijabla naziv="DomainObject.PoslovniBrojDokumenta_1"/>
  </DomainObject.PoslovniBrojDokumenta>
  <DomainObject.Predmet.StrankaIDrugi>
    <izvorni_sadrzaj>Franci Curać</izvorni_sadrzaj>
    <derivirana_varijabla naziv="DomainObject.Predmet.StrankaIDrugi_1">Franci Curać</derivirana_varijabla>
  </DomainObject.Predmet.StrankaIDrugi>
  <DomainObject.Predmet.ProtustrankaIDrugi>
    <izvorni_sadrzaj>Ivo Stanković i dr.</izvorni_sadrzaj>
    <derivirana_varijabla naziv="DomainObject.Predmet.ProtustrankaIDrugi_1">Ivo Stanković i dr.</derivirana_varijabla>
  </DomainObject.Predmet.ProtustrankaIDrugi>
  <DomainObject.Predmet.StrankaIDrugiAdressOIB>
    <izvorni_sadrzaj>Franci Curać, OIB 72848800776, Žrnovo 477, 20275 Žrnovo</izvorni_sadrzaj>
    <derivirana_varijabla naziv="DomainObject.Predmet.StrankaIDrugiAdressOIB_1">Franci Curać, OIB 72848800776, Žrnovo 477, 20275 Žrnovo</derivirana_varijabla>
  </DomainObject.Predmet.StrankaIDrugiAdressOIB>
  <DomainObject.Predmet.ProtustrankaIDrugiAdressOIB>
    <izvorni_sadrzaj>Ivo Stanković, OIB 13588845388, LUMBARDA 194 A (ranije: LUMBARDA, LUMBARDA, 194/1), 20260 Lumbarda i dr.</izvorni_sadrzaj>
    <derivirana_varijabla naziv="DomainObject.Predmet.ProtustrankaIDrugiAdressOIB_1">Ivo Stanković, OIB 13588845388, LUMBARDA 194 A (ranije: LUMBARDA, LUMBARDA, 194/1), 20260 Lumbarda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Franci Curać</item>
      <item>Ivo Stanković</item>
      <item>Marko Stanković</item>
      <item>Marin Matulović</item>
      <item>Rina Pandžić</item>
      <item>Marik Zenira</item>
      <item>Marija Šegedin</item>
      <item>Marija Curać</item>
      <item>Vinka Curać</item>
      <item>Luca Volarević</item>
      <item>Ivan Curać</item>
      <item>Nikola Cuarć</item>
      <item>Anđelka Lušičić</item>
      <item>Nedim Bzik</item>
      <item>Centar za socijalnu skrb Korčula</item>
      <item>Republika Hrvatska</item>
      <item>ODO Dubrovnik - stalna služba u Korčuli - Građansko upravni odjel</item>
      <item>Željko Šušak</item>
    </izvorni_sadrzaj>
    <derivirana_varijabla naziv="DomainObject.Predmet.SudioniciListNaziv_1">
      <item>Franci Curać</item>
      <item>Ivo Stanković</item>
      <item>Marko Stanković</item>
      <item>Marin Matulović</item>
      <item>Rina Pandžić</item>
      <item>Marik Zenira</item>
      <item>Marija Šegedin</item>
      <item>Marija Curać</item>
      <item>Vinka Curać</item>
      <item>Luca Volarević</item>
      <item>Ivan Curać</item>
      <item>Nikola Cuarć</item>
      <item>Anđelka Lušičić</item>
      <item>Nedim Bzik</item>
      <item>Centar za socijalnu skrb Korčula</item>
      <item>Republika Hrvatska</item>
      <item>ODO Dubrovnik - stalna služba u Korčuli - Građansko upravni odjel</item>
      <item>Željko Šušak</item>
    </derivirana_varijabla>
  </DomainObject.Predmet.SudioniciListNaziv>
  <DomainObject.Predmet.SudioniciListAdressOIB>
    <izvorni_sadrzaj>
      <item>Franci Curać, OIB 72848800776, Žrnovo 477,20275 Žrnovo</item>
      <item>Ivo Stanković, OIB 13588845388, LUMBARDA 194 A (ranije: LUMBARDA, LUMBARDA, 194/1),20260 Lumbarda</item>
      <item>Marko Stanković, OIB 62134377855, Žrnovo 318,20275 Žrnovo</item>
      <item>Marin Matulović, OIB 22940244164, Reinsberg Strasse 69 0,Berlin</item>
      <item>Rina Pandžić, 17 Rimfire Walk,3032 Maribyrnong</item>
      <item>Marik Zenira, Wollzeile 21/17,1010 Wien</item>
      <item>Marija Šegedin, OIB 57339743482, Viganj 214,20267 Viganj</item>
      <item>Marija Curać, OIB 67512462527, Žrnovo 317,20275 Žrnovo</item>
      <item>Vinka Curać, bb,20275 Žrnovo</item>
      <item>Luca Volarević, OIB 92322187510, Žrnovo 163,20275 Žrnovo</item>
      <item>Ivan Curać, 54 Lonsdale Cres, Rongotai,6022 Wellington</item>
      <item>Nikola Cuarć</item>
      <item>Anđelka Lušičić, OIB 41768929417, Obala 2 6,20270 Vela Luka</item>
      <item>Nedim Bzik</item>
      <item>Centar za socijalnu skrb Korčula, Šetalište Frana Kršinića 50,20260 Korčula</item>
      <item>Republika Hrvatska</item>
      <item>ODO Dubrovnik - stalna služba u Korčuli - Građansko upravni odjel</item>
      <item>Željko Šušak, OIB 89933077644, Ulica 25 br. 1,20270 Vela Luka</item>
    </izvorni_sadrzaj>
    <derivirana_varijabla naziv="DomainObject.Predmet.SudioniciListAdressOIB_1">
      <item>Franci Curać, OIB 72848800776, Žrnovo 477,20275 Žrnovo</item>
      <item>Ivo Stanković, OIB 13588845388, LUMBARDA 194 A (ranije: LUMBARDA, LUMBARDA, 194/1),20260 Lumbarda</item>
      <item>Marko Stanković, OIB 62134377855, Žrnovo 318,20275 Žrnovo</item>
      <item>Marin Matulović, OIB 22940244164, Reinsberg Strasse 69 0,Berlin</item>
      <item>Rina Pandžić, 17 Rimfire Walk,3032 Maribyrnong</item>
      <item>Marik Zenira, Wollzeile 21/17,1010 Wien</item>
      <item>Marija Šegedin, OIB 57339743482, Viganj 214,20267 Viganj</item>
      <item>Marija Curać, OIB 67512462527, Žrnovo 317,20275 Žrnovo</item>
      <item>Vinka Curać, bb,20275 Žrnovo</item>
      <item>Luca Volarević, OIB 92322187510, Žrnovo 163,20275 Žrnovo</item>
      <item>Ivan Curać, 54 Lonsdale Cres, Rongotai,6022 Wellington</item>
      <item>Nikola Cuarć</item>
      <item>Anđelka Lušičić, OIB 41768929417, Obala 2 6,20270 Vela Luka</item>
      <item>Nedim Bzik</item>
      <item>Centar za socijalnu skrb Korčula, Šetalište Frana Kršinića 50,20260 Korčula</item>
      <item>Republika Hrvatska</item>
      <item>ODO Dubrovnik - stalna služba u Korčuli - Građansko upravni odjel</item>
      <item>Željko Šušak, OIB 89933077644, Ulica 25 br. 1,20270 Vela Luka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72848800776</item>
      <item>, OIB 13588845388</item>
      <item>, OIB 62134377855</item>
      <item>, OIB 22940244164</item>
      <item>, OIB null</item>
      <item>, OIB null</item>
      <item>, OIB 57339743482</item>
      <item>, OIB 67512462527</item>
      <item>, OIB null</item>
      <item>, OIB 92322187510</item>
      <item>, OIB null</item>
      <item>, OIB null</item>
      <item>, OIB 41768929417</item>
      <item>, OIB null</item>
      <item>, OIB null</item>
      <item>, OIB null</item>
      <item>, OIB null</item>
      <item>, OIB 89933077644</item>
    </izvorni_sadrzaj>
    <derivirana_varijabla naziv="DomainObject.Predmet.SudioniciListNazivOIB_1">
      <item>, OIB 72848800776</item>
      <item>, OIB 13588845388</item>
      <item>, OIB 62134377855</item>
      <item>, OIB 22940244164</item>
      <item>, OIB null</item>
      <item>, OIB null</item>
      <item>, OIB 57339743482</item>
      <item>, OIB 67512462527</item>
      <item>, OIB null</item>
      <item>, OIB 92322187510</item>
      <item>, OIB null</item>
      <item>, OIB null</item>
      <item>, OIB 41768929417</item>
      <item>, OIB null</item>
      <item>, OIB null</item>
      <item>, OIB null</item>
      <item>, OIB null</item>
      <item>, OIB 89933077644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550</properties:Words>
  <properties:Characters>2629</properties:Characters>
  <properties:Lines>80</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3247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2018-07-02T12:01:00Z</dcterms:created>
  <dc:creator>RH - TDU</dc:creator>
  <cp:lastModifiedBy>Ivana Tomašić</cp:lastModifiedBy>
  <cp:lastPrinted>2018-03-01T11:02:00Z</cp:lastPrinted>
  <dcterms:modified xmlns:xsi="http://www.w3.org/2001/XMLSchema-instance" xsi:type="dcterms:W3CDTF">2018-07-02T12:08:00Z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postavljanje privremenog zastupnika (P - 840-17 PRIVREMENI ZASTUPNIK - VIŠE TUŽENIKA (nepoznatog boravka).docx)</vt:lpwstr>
  </prop:property>
  <prop:property name="CC_coloring" pid="4" fmtid="{D5CDD505-2E9C-101B-9397-08002B2CF9AE}">
    <vt:bool>false</vt:bool>
  </prop:property>
  <prop:property name="BrojStranica" pid="5" fmtid="{D5CDD505-2E9C-101B-9397-08002B2CF9AE}">
    <vt:i4>2</vt:i4>
  </prop:property>
</prop:Properties>
</file>